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03EB6" w14:textId="77777777" w:rsidR="00DD0369" w:rsidRDefault="00DD0369" w:rsidP="00DD0369"/>
    <w:p w14:paraId="0A727D0D" w14:textId="58652F51" w:rsidR="003211F5" w:rsidRDefault="00827E8E" w:rsidP="00DD0369">
      <w:r>
        <w:t>Bouwwerkcode</w:t>
      </w:r>
      <w:r w:rsidR="003211F5">
        <w:t>:</w:t>
      </w:r>
      <w:r w:rsidR="003211F5">
        <w:tab/>
      </w:r>
      <w:r w:rsidR="003211F5">
        <w:fldChar w:fldCharType="begin">
          <w:ffData>
            <w:name w:val="Tekstvak25"/>
            <w:enabled/>
            <w:calcOnExit w:val="0"/>
            <w:textInput/>
          </w:ffData>
        </w:fldChar>
      </w:r>
      <w:r w:rsidR="003211F5">
        <w:instrText xml:space="preserve"> FORMTEXT </w:instrText>
      </w:r>
      <w:r w:rsidR="003211F5">
        <w:fldChar w:fldCharType="separate"/>
      </w:r>
      <w:r w:rsidR="003211F5">
        <w:rPr>
          <w:noProof/>
        </w:rPr>
        <w:t> </w:t>
      </w:r>
      <w:r w:rsidR="003211F5">
        <w:rPr>
          <w:noProof/>
        </w:rPr>
        <w:t> </w:t>
      </w:r>
      <w:r w:rsidR="003211F5">
        <w:rPr>
          <w:noProof/>
        </w:rPr>
        <w:t> </w:t>
      </w:r>
      <w:r w:rsidR="003211F5">
        <w:rPr>
          <w:noProof/>
        </w:rPr>
        <w:t> </w:t>
      </w:r>
      <w:r w:rsidR="003211F5">
        <w:rPr>
          <w:noProof/>
        </w:rPr>
        <w:t> </w:t>
      </w:r>
      <w:r w:rsidR="003211F5">
        <w:fldChar w:fldCharType="end"/>
      </w:r>
    </w:p>
    <w:p w14:paraId="65340049" w14:textId="588D9B90" w:rsidR="003211F5" w:rsidRDefault="00827E8E" w:rsidP="00DD0369">
      <w:r>
        <w:t>Gebouw</w:t>
      </w:r>
      <w:r w:rsidR="003211F5">
        <w:t>naam:</w:t>
      </w:r>
      <w:r w:rsidR="003211F5" w:rsidRPr="003211F5">
        <w:t xml:space="preserve"> </w:t>
      </w:r>
      <w:r w:rsidR="003211F5">
        <w:tab/>
      </w:r>
      <w:r w:rsidR="003211F5">
        <w:tab/>
      </w:r>
      <w:r w:rsidR="003211F5">
        <w:fldChar w:fldCharType="begin">
          <w:ffData>
            <w:name w:val="Tekstvak25"/>
            <w:enabled/>
            <w:calcOnExit w:val="0"/>
            <w:textInput/>
          </w:ffData>
        </w:fldChar>
      </w:r>
      <w:r w:rsidR="003211F5">
        <w:instrText xml:space="preserve"> FORMTEXT </w:instrText>
      </w:r>
      <w:r w:rsidR="003211F5">
        <w:fldChar w:fldCharType="separate"/>
      </w:r>
      <w:r w:rsidR="003211F5">
        <w:rPr>
          <w:noProof/>
        </w:rPr>
        <w:t> </w:t>
      </w:r>
      <w:r w:rsidR="003211F5">
        <w:rPr>
          <w:noProof/>
        </w:rPr>
        <w:t> </w:t>
      </w:r>
      <w:r w:rsidR="003211F5">
        <w:rPr>
          <w:noProof/>
        </w:rPr>
        <w:t> </w:t>
      </w:r>
      <w:r w:rsidR="003211F5">
        <w:rPr>
          <w:noProof/>
        </w:rPr>
        <w:t> </w:t>
      </w:r>
      <w:r w:rsidR="003211F5">
        <w:rPr>
          <w:noProof/>
        </w:rPr>
        <w:t> </w:t>
      </w:r>
      <w:r w:rsidR="003211F5">
        <w:fldChar w:fldCharType="end"/>
      </w:r>
    </w:p>
    <w:p w14:paraId="16FBE2F0" w14:textId="77777777" w:rsidR="003211F5" w:rsidRDefault="003211F5" w:rsidP="00DD0369">
      <w:r>
        <w:t xml:space="preserve">Omschrijving werk: </w:t>
      </w:r>
      <w:r>
        <w:tab/>
      </w:r>
      <w:r>
        <w:fldChar w:fldCharType="begin">
          <w:ffData>
            <w:name w:val="Tekstvak25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583DD2AC" w14:textId="48E5AC9C" w:rsidR="003211F5" w:rsidRDefault="00827E8E" w:rsidP="00DD0369">
      <w:r>
        <w:t>Bouwdeel</w:t>
      </w:r>
      <w:r w:rsidR="003211F5">
        <w:t>nummer:</w:t>
      </w:r>
      <w:r w:rsidR="003211F5">
        <w:tab/>
      </w:r>
      <w:r w:rsidR="003211F5">
        <w:fldChar w:fldCharType="begin">
          <w:ffData>
            <w:name w:val="Tekstvak25"/>
            <w:enabled/>
            <w:calcOnExit w:val="0"/>
            <w:textInput/>
          </w:ffData>
        </w:fldChar>
      </w:r>
      <w:r w:rsidR="003211F5">
        <w:instrText xml:space="preserve"> FORMTEXT </w:instrText>
      </w:r>
      <w:r w:rsidR="003211F5">
        <w:fldChar w:fldCharType="separate"/>
      </w:r>
      <w:r w:rsidR="003211F5">
        <w:rPr>
          <w:noProof/>
        </w:rPr>
        <w:t> </w:t>
      </w:r>
      <w:r w:rsidR="003211F5">
        <w:rPr>
          <w:noProof/>
        </w:rPr>
        <w:t> </w:t>
      </w:r>
      <w:r w:rsidR="003211F5">
        <w:rPr>
          <w:noProof/>
        </w:rPr>
        <w:t> </w:t>
      </w:r>
      <w:r w:rsidR="003211F5">
        <w:rPr>
          <w:noProof/>
        </w:rPr>
        <w:t> </w:t>
      </w:r>
      <w:r w:rsidR="003211F5">
        <w:rPr>
          <w:noProof/>
        </w:rPr>
        <w:t> </w:t>
      </w:r>
      <w:r w:rsidR="003211F5">
        <w:fldChar w:fldCharType="end"/>
      </w:r>
    </w:p>
    <w:p w14:paraId="56C8073F" w14:textId="77777777" w:rsidR="003211F5" w:rsidRDefault="003211F5" w:rsidP="00DD0369">
      <w:r>
        <w:t>Inkoopordernummer:</w:t>
      </w:r>
      <w:r>
        <w:tab/>
      </w:r>
      <w:r>
        <w:fldChar w:fldCharType="begin">
          <w:ffData>
            <w:name w:val="Tekstvak25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52CAD1E7" w14:textId="77777777" w:rsidR="003211F5" w:rsidRDefault="003211F5" w:rsidP="00DD0369">
      <w:r>
        <w:t>Perceelnummer:</w:t>
      </w:r>
      <w:r>
        <w:tab/>
      </w:r>
      <w:r>
        <w:fldChar w:fldCharType="begin">
          <w:ffData>
            <w:name w:val="Tekstvak25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49E378D6" w14:textId="47B25A83" w:rsidR="003211F5" w:rsidRDefault="003211F5" w:rsidP="00DD0369">
      <w:r>
        <w:t xml:space="preserve">Naam </w:t>
      </w:r>
      <w:r w:rsidR="007F75A4">
        <w:t>a</w:t>
      </w:r>
      <w:r>
        <w:t>annemer:</w:t>
      </w:r>
      <w:r>
        <w:tab/>
      </w:r>
      <w:r>
        <w:fldChar w:fldCharType="begin">
          <w:ffData>
            <w:name w:val="Tekstvak25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369F957D" w14:textId="77777777" w:rsidR="003211F5" w:rsidRDefault="003211F5" w:rsidP="00EE2839"/>
    <w:p w14:paraId="2336BDE5" w14:textId="77777777" w:rsidR="00EE2839" w:rsidRDefault="00DD0369" w:rsidP="00EE2839">
      <w:r>
        <w:t>Heden</w:t>
      </w:r>
      <w:r w:rsidR="00EE2839">
        <w:t xml:space="preserve"> is bovengenoemd werk opgenomen. Tijdens de opneming</w:t>
      </w:r>
      <w:r w:rsidR="00511EA7">
        <w:rPr>
          <w:rStyle w:val="Voetnootmarkering"/>
        </w:rPr>
        <w:footnoteReference w:id="1"/>
      </w:r>
      <w:r w:rsidR="00EE2839">
        <w:t xml:space="preserve"> is het opgedragen werk goedgekeurd.</w:t>
      </w:r>
    </w:p>
    <w:p w14:paraId="061FB9BC" w14:textId="77777777" w:rsidR="00511EA7" w:rsidRDefault="00511EA7" w:rsidP="00DD0369"/>
    <w:p w14:paraId="0A2515FA" w14:textId="77777777" w:rsidR="00674C80" w:rsidRDefault="00674C80" w:rsidP="007A0AD9">
      <w:pPr>
        <w:ind w:right="-144"/>
      </w:pPr>
      <w:r>
        <w:t xml:space="preserve">Administratieve </w:t>
      </w:r>
      <w:r w:rsidR="00511EA7">
        <w:t>zaken bij oplevering</w:t>
      </w:r>
      <w:r>
        <w:t>:</w:t>
      </w:r>
    </w:p>
    <w:p w14:paraId="4BC8BF88" w14:textId="68E152AD" w:rsidR="00EE2839" w:rsidRDefault="00CA5CBA" w:rsidP="007A0AD9">
      <w:pPr>
        <w:ind w:right="-144"/>
      </w:pPr>
      <w:r>
        <w:t>Ja</w:t>
      </w:r>
      <w:r w:rsidR="007E638E">
        <w:t>/NVT</w:t>
      </w:r>
      <w:r>
        <w:tab/>
      </w:r>
      <w:r>
        <w:tab/>
      </w:r>
      <w:r w:rsidR="00EE2839">
        <w:t>Gereed</w:t>
      </w:r>
      <w:r w:rsidR="007F75A4">
        <w:t xml:space="preserve"> </w:t>
      </w:r>
      <w:r w:rsidR="00EE2839">
        <w:t>gemeld in webbased applicatie</w:t>
      </w:r>
    </w:p>
    <w:p w14:paraId="1D1856B7" w14:textId="3D7746AE" w:rsidR="00EE2839" w:rsidRDefault="007E638E" w:rsidP="007A0AD9">
      <w:pPr>
        <w:ind w:right="-144"/>
      </w:pPr>
      <w:r>
        <w:tab/>
      </w:r>
      <w:r>
        <w:tab/>
      </w:r>
      <w:r w:rsidR="00EE2839">
        <w:t>Revisiebescheiden bijgewerkt en ingediend</w:t>
      </w:r>
      <w:r w:rsidR="007A0AD9">
        <w:t>, zoals:</w:t>
      </w:r>
    </w:p>
    <w:p w14:paraId="238025A4" w14:textId="6E4FD745" w:rsidR="007A0AD9" w:rsidRDefault="007A0AD9" w:rsidP="007A0AD9">
      <w:pPr>
        <w:ind w:right="-144"/>
      </w:pPr>
      <w:r>
        <w:t>Ja/NVT</w:t>
      </w:r>
      <w:r>
        <w:tab/>
      </w:r>
      <w:r>
        <w:tab/>
        <w:t xml:space="preserve">Logboek, </w:t>
      </w:r>
      <w:proofErr w:type="spellStart"/>
      <w:r>
        <w:t>onderehouds</w:t>
      </w:r>
      <w:proofErr w:type="spellEnd"/>
      <w:r>
        <w:t>- en bedieningsvoorschriften;</w:t>
      </w:r>
    </w:p>
    <w:p w14:paraId="334B6433" w14:textId="283AA794" w:rsidR="007A0AD9" w:rsidRDefault="007A0AD9" w:rsidP="007A0AD9">
      <w:pPr>
        <w:ind w:right="-144"/>
      </w:pPr>
      <w:r>
        <w:t>Ja/NVT</w:t>
      </w:r>
      <w:r>
        <w:tab/>
      </w:r>
      <w:r>
        <w:tab/>
      </w:r>
      <w:r>
        <w:t>Proces- en informatieschema’s en regeltechnische omschrijvingen;</w:t>
      </w:r>
    </w:p>
    <w:p w14:paraId="6C226113" w14:textId="2ED8AA7F" w:rsidR="007A0AD9" w:rsidRDefault="007A0AD9" w:rsidP="007A0AD9">
      <w:pPr>
        <w:ind w:right="-144"/>
      </w:pPr>
      <w:r>
        <w:t>Ja/NVT</w:t>
      </w:r>
      <w:r>
        <w:tab/>
      </w:r>
      <w:r>
        <w:tab/>
      </w:r>
      <w:r>
        <w:t>Tekeningen en berekeningen;</w:t>
      </w:r>
    </w:p>
    <w:p w14:paraId="448A6277" w14:textId="70B0F339" w:rsidR="007A0AD9" w:rsidRDefault="007A0AD9" w:rsidP="007A0AD9">
      <w:pPr>
        <w:ind w:right="-144"/>
      </w:pPr>
      <w:r>
        <w:t>Ja/NVT</w:t>
      </w:r>
      <w:r>
        <w:tab/>
      </w:r>
      <w:r>
        <w:tab/>
      </w:r>
      <w:r>
        <w:t xml:space="preserve">Materiaalpaspoorten, -stroomschema’s en demontagehandleidingen. </w:t>
      </w:r>
    </w:p>
    <w:p w14:paraId="49C36440" w14:textId="385CB3E7" w:rsidR="00EE2839" w:rsidRDefault="007E638E" w:rsidP="007A0AD9">
      <w:pPr>
        <w:ind w:right="-144"/>
      </w:pPr>
      <w:r>
        <w:t>Ja/NVT</w:t>
      </w:r>
      <w:r>
        <w:tab/>
      </w:r>
      <w:r>
        <w:tab/>
      </w:r>
      <w:r w:rsidR="00EE2839">
        <w:t xml:space="preserve">Brandwerende </w:t>
      </w:r>
      <w:r w:rsidR="007A0AD9">
        <w:t xml:space="preserve">voorzieningen </w:t>
      </w:r>
      <w:r w:rsidR="00EE2839">
        <w:t>op orde</w:t>
      </w:r>
    </w:p>
    <w:p w14:paraId="67E9C6CF" w14:textId="77777777" w:rsidR="00EE2839" w:rsidRDefault="007E638E" w:rsidP="007A0AD9">
      <w:pPr>
        <w:ind w:right="-144"/>
      </w:pPr>
      <w:r>
        <w:t>Ja/NVT</w:t>
      </w:r>
      <w:r>
        <w:tab/>
      </w:r>
      <w:r>
        <w:tab/>
      </w:r>
      <w:r w:rsidR="00CA5CBA">
        <w:t>Toegangscodes overgedragen</w:t>
      </w:r>
    </w:p>
    <w:p w14:paraId="0E7CF20E" w14:textId="57D99CDB" w:rsidR="00CA5CBA" w:rsidRDefault="007E638E" w:rsidP="007A0AD9">
      <w:pPr>
        <w:ind w:right="-144"/>
      </w:pPr>
      <w:r>
        <w:t>Ja/NVT</w:t>
      </w:r>
      <w:r>
        <w:tab/>
      </w:r>
      <w:r>
        <w:tab/>
      </w:r>
      <w:r w:rsidR="00CA5CBA">
        <w:t xml:space="preserve">Gegevens </w:t>
      </w:r>
      <w:r w:rsidR="007F75A4">
        <w:t>bouwdelen</w:t>
      </w:r>
      <w:r w:rsidR="00CA5CBA">
        <w:t xml:space="preserve"> bijgewerkt</w:t>
      </w:r>
      <w:r w:rsidR="007F75A4">
        <w:t xml:space="preserve"> in webbased applicatie</w:t>
      </w:r>
    </w:p>
    <w:p w14:paraId="6A5ECA6A" w14:textId="77777777" w:rsidR="00EE2839" w:rsidRDefault="00EE2839" w:rsidP="00DD0369"/>
    <w:p w14:paraId="518841B6" w14:textId="77777777" w:rsidR="005E5E55" w:rsidRDefault="005E5E55" w:rsidP="005E5E55">
      <w:r>
        <w:t xml:space="preserve">Indien er sprake is van een te late oplevering: </w:t>
      </w:r>
      <w:r>
        <w:fldChar w:fldCharType="begin">
          <w:ffData>
            <w:name w:val="Tekstvak39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 werkdagen te laat </w:t>
      </w:r>
    </w:p>
    <w:p w14:paraId="734DD0F6" w14:textId="77777777" w:rsidR="005E5E55" w:rsidRDefault="005E5E55" w:rsidP="00DD0369"/>
    <w:p w14:paraId="0B565226" w14:textId="77777777" w:rsidR="00DD0369" w:rsidRDefault="00DD0369" w:rsidP="00DD0369">
      <w:r>
        <w:t xml:space="preserve">Aldus opgemaakt te </w:t>
      </w:r>
      <w:r w:rsidR="00E57803">
        <w:fldChar w:fldCharType="begin">
          <w:ffData>
            <w:name w:val="Tekstvak25"/>
            <w:enabled/>
            <w:calcOnExit w:val="0"/>
            <w:textInput/>
          </w:ffData>
        </w:fldChar>
      </w:r>
      <w:bookmarkStart w:id="0" w:name="Tekstvak25"/>
      <w:r>
        <w:instrText xml:space="preserve"> FORMTEXT </w:instrText>
      </w:r>
      <w:r w:rsidR="00E57803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E57803">
        <w:fldChar w:fldCharType="end"/>
      </w:r>
      <w:bookmarkEnd w:id="0"/>
      <w:r>
        <w:t xml:space="preserve">, d.d. </w:t>
      </w:r>
      <w:r w:rsidR="00E57803">
        <w:fldChar w:fldCharType="begin">
          <w:ffData>
            <w:name w:val="Tekstvak26"/>
            <w:enabled/>
            <w:calcOnExit w:val="0"/>
            <w:textInput/>
          </w:ffData>
        </w:fldChar>
      </w:r>
      <w:bookmarkStart w:id="1" w:name="Tekstvak26"/>
      <w:r>
        <w:instrText xml:space="preserve"> FORMTEXT </w:instrText>
      </w:r>
      <w:r w:rsidR="00E57803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E57803">
        <w:fldChar w:fldCharType="end"/>
      </w:r>
      <w:bookmarkEnd w:id="1"/>
      <w:r>
        <w:t>.</w:t>
      </w:r>
    </w:p>
    <w:p w14:paraId="099A3B1F" w14:textId="77777777" w:rsidR="00DD0369" w:rsidRDefault="00DD0369" w:rsidP="00DD0369"/>
    <w:p w14:paraId="7CDADA64" w14:textId="6E0F1AE5" w:rsidR="005E5E55" w:rsidRDefault="005E5E55" w:rsidP="00DD0369">
      <w:r>
        <w:t>Namens d</w:t>
      </w:r>
      <w:r w:rsidR="00DD0369">
        <w:t xml:space="preserve">e </w:t>
      </w:r>
      <w:r w:rsidR="007F75A4">
        <w:t>o</w:t>
      </w:r>
      <w:r w:rsidR="008C4637">
        <w:t>pdrachtgever</w:t>
      </w:r>
      <w:r>
        <w:tab/>
      </w:r>
      <w:r>
        <w:tab/>
      </w:r>
      <w:r>
        <w:tab/>
      </w:r>
      <w:r>
        <w:tab/>
        <w:t xml:space="preserve">Namens de </w:t>
      </w:r>
      <w:r w:rsidR="007F75A4">
        <w:t>a</w:t>
      </w:r>
      <w:r>
        <w:t>annemer</w:t>
      </w:r>
    </w:p>
    <w:p w14:paraId="72F92F21" w14:textId="77777777" w:rsidR="005E5E55" w:rsidRDefault="005E5E55" w:rsidP="005E5E55">
      <w:r>
        <w:t xml:space="preserve">Naam: </w:t>
      </w:r>
      <w:r>
        <w:fldChar w:fldCharType="begin">
          <w:ffData>
            <w:name w:val="Tekstvak37"/>
            <w:enabled/>
            <w:calcOnExit w:val="0"/>
            <w:textInput/>
          </w:ffData>
        </w:fldChar>
      </w:r>
      <w:bookmarkStart w:id="2" w:name="Tekstvak37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2"/>
      <w:r>
        <w:tab/>
      </w:r>
      <w:r>
        <w:tab/>
      </w:r>
      <w:r>
        <w:tab/>
      </w:r>
      <w:r>
        <w:tab/>
      </w:r>
      <w:r>
        <w:tab/>
      </w:r>
      <w:r>
        <w:tab/>
        <w:t xml:space="preserve">Naam: </w:t>
      </w:r>
      <w:r>
        <w:fldChar w:fldCharType="begin">
          <w:ffData>
            <w:name w:val="Tekstvak37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</w:p>
    <w:p w14:paraId="5C91E81E" w14:textId="77777777" w:rsidR="005E5E55" w:rsidRDefault="005E5E55" w:rsidP="00DD0369"/>
    <w:p w14:paraId="6482ACB9" w14:textId="77777777" w:rsidR="005E5E55" w:rsidRDefault="005E5E55" w:rsidP="005E5E55">
      <w:r>
        <w:t>Handtekening:</w:t>
      </w:r>
      <w:r>
        <w:tab/>
      </w:r>
      <w:r>
        <w:tab/>
      </w:r>
      <w:r>
        <w:tab/>
      </w:r>
      <w:r>
        <w:tab/>
      </w:r>
      <w:r>
        <w:tab/>
      </w:r>
      <w:r>
        <w:tab/>
        <w:t>Handtekening:</w:t>
      </w:r>
    </w:p>
    <w:sectPr w:rsidR="005E5E55" w:rsidSect="0037357E">
      <w:headerReference w:type="default" r:id="rId12"/>
      <w:headerReference w:type="first" r:id="rId13"/>
      <w:footerReference w:type="first" r:id="rId14"/>
      <w:pgSz w:w="11906" w:h="16838" w:code="9"/>
      <w:pgMar w:top="2818" w:right="2807" w:bottom="1418" w:left="1588" w:header="709" w:footer="794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3">
      <wne:macro wne:macroName="RHSBLANCOFORMATSTAAND.BRIEF.NAARINVULSCHERM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791A0" w14:textId="77777777" w:rsidR="00BD2C3F" w:rsidRDefault="00BD2C3F">
      <w:r>
        <w:separator/>
      </w:r>
    </w:p>
  </w:endnote>
  <w:endnote w:type="continuationSeparator" w:id="0">
    <w:p w14:paraId="5F76B4E3" w14:textId="77777777" w:rsidR="00BD2C3F" w:rsidRDefault="00BD2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E7D2F" w14:textId="06A891FF" w:rsidR="007548CE" w:rsidRPr="00323692" w:rsidRDefault="003211F5" w:rsidP="00475F6A">
    <w:pPr>
      <w:pStyle w:val="Voettekst"/>
    </w:pPr>
    <w:r>
      <w:t>V</w:t>
    </w:r>
    <w:r w:rsidR="00827E8E">
      <w:t>2</w:t>
    </w:r>
    <w:r w:rsidR="00475F6A">
      <w:t xml:space="preserve">6 </w:t>
    </w:r>
    <w:r w:rsidR="00827E8E">
      <w:t>1</w:t>
    </w:r>
    <w:r w:rsidR="00475F6A">
      <w:t>2</w:t>
    </w:r>
    <w:r>
      <w:t>-</w:t>
    </w:r>
    <w:r w:rsidR="00010F98">
      <w:t>1</w:t>
    </w:r>
    <w:r w:rsidR="00827E8E">
      <w:t>2</w:t>
    </w:r>
    <w:r>
      <w:t>-20</w:t>
    </w:r>
    <w:r w:rsidR="00475F6A">
      <w:t>24</w:t>
    </w:r>
    <w:r w:rsidR="007548CE" w:rsidRPr="00323692">
      <w:ptab w:relativeTo="margin" w:alignment="right" w:leader="none"/>
    </w:r>
    <w:r w:rsidR="007548CE" w:rsidRPr="00323692">
      <w:t xml:space="preserve">Pagina </w:t>
    </w:r>
    <w:r w:rsidR="007548CE" w:rsidRPr="00323692">
      <w:fldChar w:fldCharType="begin"/>
    </w:r>
    <w:r w:rsidR="007548CE" w:rsidRPr="00323692">
      <w:instrText xml:space="preserve"> PAGE   \* MERGEFORMAT </w:instrText>
    </w:r>
    <w:r w:rsidR="007548CE" w:rsidRPr="00323692">
      <w:fldChar w:fldCharType="separate"/>
    </w:r>
    <w:r w:rsidR="007629F3">
      <w:rPr>
        <w:noProof/>
      </w:rPr>
      <w:t>1</w:t>
    </w:r>
    <w:r w:rsidR="007548CE" w:rsidRPr="00323692">
      <w:fldChar w:fldCharType="end"/>
    </w:r>
  </w:p>
  <w:p w14:paraId="3BE5746D" w14:textId="77777777" w:rsidR="007548CE" w:rsidRPr="00323692" w:rsidRDefault="007548CE" w:rsidP="00475F6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601DD8" w14:textId="77777777" w:rsidR="00BD2C3F" w:rsidRDefault="00BD2C3F">
      <w:r>
        <w:separator/>
      </w:r>
    </w:p>
  </w:footnote>
  <w:footnote w:type="continuationSeparator" w:id="0">
    <w:p w14:paraId="323D0ACE" w14:textId="77777777" w:rsidR="00BD2C3F" w:rsidRDefault="00BD2C3F">
      <w:r>
        <w:continuationSeparator/>
      </w:r>
    </w:p>
  </w:footnote>
  <w:footnote w:id="1">
    <w:p w14:paraId="746FC37F" w14:textId="77777777" w:rsidR="00511EA7" w:rsidRDefault="00511EA7" w:rsidP="00511EA7">
      <w:r>
        <w:rPr>
          <w:rStyle w:val="Voetnootmarkering"/>
        </w:rPr>
        <w:footnoteRef/>
      </w:r>
      <w:r>
        <w:t xml:space="preserve"> </w:t>
      </w:r>
      <w:r w:rsidRPr="00511EA7">
        <w:rPr>
          <w:i/>
          <w:sz w:val="14"/>
          <w:szCs w:val="14"/>
        </w:rPr>
        <w:t xml:space="preserve">Indien er sprake is van een tussenopname </w:t>
      </w:r>
      <w:r>
        <w:rPr>
          <w:i/>
          <w:sz w:val="14"/>
          <w:szCs w:val="14"/>
        </w:rPr>
        <w:t>is dit enkel bedoeld</w:t>
      </w:r>
      <w:r w:rsidRPr="00511EA7">
        <w:rPr>
          <w:i/>
          <w:sz w:val="14"/>
          <w:szCs w:val="14"/>
        </w:rPr>
        <w:t xml:space="preserve"> als vaststelling van de termijnbetaling conform betaalschema en is dit geen oplevering op grond van de UAV 2012.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5D51A" w14:textId="77777777" w:rsidR="007548CE" w:rsidRPr="006E4453" w:rsidRDefault="007548CE" w:rsidP="00475F6A">
    <w:pPr>
      <w:pStyle w:val="Voettekst"/>
    </w:pPr>
    <w:bookmarkStart w:id="3" w:name="Rubricering_3_weg"/>
  </w:p>
  <w:p w14:paraId="201D2036" w14:textId="77777777" w:rsidR="007548CE" w:rsidRPr="006E4453" w:rsidRDefault="007548CE" w:rsidP="00475F6A">
    <w:pPr>
      <w:pStyle w:val="Voettekst"/>
    </w:pPr>
  </w:p>
  <w:p w14:paraId="18698253" w14:textId="77777777" w:rsidR="007548CE" w:rsidRPr="006E4453" w:rsidRDefault="007548CE" w:rsidP="00475F6A">
    <w:pPr>
      <w:pStyle w:val="Voettekst"/>
    </w:pPr>
  </w:p>
  <w:p w14:paraId="22B9614D" w14:textId="77777777" w:rsidR="007548CE" w:rsidRPr="006E4453" w:rsidRDefault="007548CE" w:rsidP="00475F6A">
    <w:pPr>
      <w:pStyle w:val="Voettekst"/>
    </w:pPr>
  </w:p>
  <w:bookmarkEnd w:id="3"/>
  <w:p w14:paraId="3CD694D3" w14:textId="77777777" w:rsidR="007548CE" w:rsidRDefault="007548CE" w:rsidP="00475F6A">
    <w:pPr>
      <w:pStyle w:val="Voettekst"/>
    </w:pPr>
  </w:p>
  <w:p w14:paraId="0F1831EE" w14:textId="77777777" w:rsidR="007548CE" w:rsidRDefault="007548CE" w:rsidP="00475F6A">
    <w:pPr>
      <w:pStyle w:val="Voettekst"/>
    </w:pPr>
  </w:p>
  <w:p w14:paraId="2E4031AE" w14:textId="77777777" w:rsidR="007548CE" w:rsidRDefault="007548CE" w:rsidP="00475F6A">
    <w:pPr>
      <w:pStyle w:val="Voettekst"/>
    </w:pPr>
  </w:p>
  <w:p w14:paraId="6FBEBF38" w14:textId="77777777" w:rsidR="007548CE" w:rsidRDefault="007548CE" w:rsidP="00475F6A">
    <w:pPr>
      <w:pStyle w:val="Voettekst"/>
    </w:pPr>
  </w:p>
  <w:p w14:paraId="03BAAD7A" w14:textId="77777777" w:rsidR="007548CE" w:rsidRDefault="007548CE" w:rsidP="00475F6A">
    <w:pPr>
      <w:pStyle w:val="Voettekst"/>
    </w:pPr>
  </w:p>
  <w:p w14:paraId="2B9DC49D" w14:textId="77777777" w:rsidR="007548CE" w:rsidRDefault="007548CE"/>
  <w:p w14:paraId="5E8C83B7" w14:textId="77777777" w:rsidR="007548CE" w:rsidRPr="006E4453" w:rsidRDefault="007548CE" w:rsidP="00475F6A">
    <w:pPr>
      <w:pStyle w:val="Voettekst"/>
    </w:pPr>
    <w:bookmarkStart w:id="4" w:name="Rubricering_3"/>
    <w:bookmarkEnd w:id="4"/>
  </w:p>
  <w:p w14:paraId="4FA5E4A9" w14:textId="77777777" w:rsidR="007548CE" w:rsidRDefault="007548CE" w:rsidP="00475F6A">
    <w:pPr>
      <w:pStyle w:val="Voettekst"/>
    </w:pPr>
  </w:p>
  <w:p w14:paraId="2A4217CA" w14:textId="77777777" w:rsidR="007548CE" w:rsidRDefault="00010F98" w:rsidP="00475F6A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1" layoutInCell="1" allowOverlap="1" wp14:anchorId="63E40348" wp14:editId="3D5ECC9B">
              <wp:simplePos x="0" y="0"/>
              <wp:positionH relativeFrom="column">
                <wp:posOffset>4800600</wp:posOffset>
              </wp:positionH>
              <wp:positionV relativeFrom="page">
                <wp:posOffset>1821815</wp:posOffset>
              </wp:positionV>
              <wp:extent cx="1371600" cy="2540000"/>
              <wp:effectExtent l="0" t="2540" r="0" b="635"/>
              <wp:wrapNone/>
              <wp:docPr id="2" name="Rectangl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71600" cy="2540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208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088"/>
                          </w:tblGrid>
                          <w:tr w:rsidR="007548CE" w:rsidRPr="006E4453" w14:paraId="32EEFC29" w14:textId="77777777">
                            <w:tc>
                              <w:tcPr>
                                <w:tcW w:w="2088" w:type="dxa"/>
                              </w:tcPr>
                              <w:p w14:paraId="221FA44E" w14:textId="77777777" w:rsidR="007548CE" w:rsidRPr="006E4453" w:rsidRDefault="007548CE">
                                <w:pPr>
                                  <w:pStyle w:val="opmAfzenderVet"/>
                                </w:pPr>
                                <w:bookmarkStart w:id="5" w:name="Dienst"/>
                                <w:r w:rsidRPr="006E4453">
                                  <w:t>Rijksvastgoedbedrijf</w:t>
                                </w:r>
                                <w:bookmarkEnd w:id="5"/>
                              </w:p>
                            </w:tc>
                          </w:tr>
                          <w:tr w:rsidR="007548CE" w:rsidRPr="006E4453" w14:paraId="308DACD9" w14:textId="77777777">
                            <w:tc>
                              <w:tcPr>
                                <w:tcW w:w="2088" w:type="dxa"/>
                              </w:tcPr>
                              <w:p w14:paraId="154C70BD" w14:textId="77777777" w:rsidR="007548CE" w:rsidRPr="006E4453" w:rsidRDefault="007548CE">
                                <w:pPr>
                                  <w:pStyle w:val="opmAfzender"/>
                                </w:pPr>
                                <w:bookmarkStart w:id="6" w:name="Directie"/>
                                <w:r w:rsidRPr="006E4453">
                                  <w:t>Directie Transacties &amp; Projecten</w:t>
                                </w:r>
                                <w:bookmarkEnd w:id="6"/>
                              </w:p>
                            </w:tc>
                          </w:tr>
                          <w:tr w:rsidR="007548CE" w:rsidRPr="006E4453" w14:paraId="3D921AEA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462CBE6C" w14:textId="77777777" w:rsidR="007548CE" w:rsidRPr="006E4453" w:rsidRDefault="007548CE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7" w:name="Afdeling"/>
                                <w:bookmarkEnd w:id="7"/>
                              </w:p>
                            </w:tc>
                          </w:tr>
                        </w:tbl>
                        <w:p w14:paraId="291F4924" w14:textId="77777777" w:rsidR="007548CE" w:rsidRDefault="007548CE">
                          <w:pPr>
                            <w:pStyle w:val="Koptekst"/>
                            <w:rPr>
                              <w:sz w:val="12"/>
                            </w:rPr>
                          </w:pPr>
                        </w:p>
                        <w:tbl>
                          <w:tblPr>
                            <w:tblW w:w="208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088"/>
                          </w:tblGrid>
                          <w:tr w:rsidR="007548CE" w:rsidRPr="006E4453" w14:paraId="7F90DF01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3045C485" w14:textId="77777777" w:rsidR="007548CE" w:rsidRPr="006E4453" w:rsidRDefault="007548CE">
                                <w:pPr>
                                  <w:pStyle w:val="opmReferentie"/>
                                  <w:rPr>
                                    <w:vanish/>
                                  </w:rPr>
                                </w:pPr>
                                <w:bookmarkStart w:id="8" w:name="K2Referentie1"/>
                                <w:bookmarkEnd w:id="8"/>
                              </w:p>
                            </w:tc>
                          </w:tr>
                          <w:tr w:rsidR="007548CE" w:rsidRPr="006E4453" w14:paraId="61AD28E3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73C82E82" w14:textId="77777777" w:rsidR="007548CE" w:rsidRPr="006E4453" w:rsidRDefault="007548CE">
                                <w:pPr>
                                  <w:pStyle w:val="opmInvulgegeven"/>
                                  <w:rPr>
                                    <w:vanish/>
                                  </w:rPr>
                                </w:pPr>
                                <w:bookmarkStart w:id="9" w:name="K2Invulgegeven1"/>
                                <w:bookmarkEnd w:id="9"/>
                              </w:p>
                            </w:tc>
                          </w:tr>
                          <w:tr w:rsidR="007548CE" w:rsidRPr="006E4453" w14:paraId="50084A93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4B066973" w14:textId="77777777" w:rsidR="007548CE" w:rsidRPr="006E4453" w:rsidRDefault="007548CE">
                                <w:pPr>
                                  <w:pStyle w:val="opmReferentie"/>
                                  <w:rPr>
                                    <w:vanish/>
                                  </w:rPr>
                                </w:pPr>
                                <w:bookmarkStart w:id="10" w:name="K2Referentie2"/>
                                <w:bookmarkEnd w:id="10"/>
                              </w:p>
                            </w:tc>
                          </w:tr>
                          <w:tr w:rsidR="007548CE" w:rsidRPr="006E4453" w14:paraId="520953A4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6921D586" w14:textId="77777777" w:rsidR="007548CE" w:rsidRPr="006E4453" w:rsidRDefault="007548CE">
                                <w:pPr>
                                  <w:pStyle w:val="opmInvulgegeven"/>
                                  <w:rPr>
                                    <w:vanish/>
                                  </w:rPr>
                                </w:pPr>
                                <w:bookmarkStart w:id="11" w:name="K2Invulgegeven2"/>
                                <w:bookmarkEnd w:id="11"/>
                              </w:p>
                            </w:tc>
                          </w:tr>
                        </w:tbl>
                        <w:p w14:paraId="4ADA8BE0" w14:textId="77777777" w:rsidR="007548CE" w:rsidRDefault="007548CE">
                          <w:pPr>
                            <w:rPr>
                              <w:iCs/>
                              <w:sz w:val="9"/>
                              <w:szCs w:val="13"/>
                            </w:rPr>
                          </w:pPr>
                        </w:p>
                        <w:p w14:paraId="3D34ED49" w14:textId="77777777" w:rsidR="007548CE" w:rsidRDefault="007548CE">
                          <w:pPr>
                            <w:rPr>
                              <w:sz w:val="13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3E40348" id="Rectangle 12" o:spid="_x0000_s1026" style="position:absolute;margin-left:378pt;margin-top:143.45pt;width:108pt;height:200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" stroked="f">
              <v:textbox>
                <w:txbxContent>
                  <w:tbl>
                    <w:tblPr>
                      <w:tblW w:w="2088" w:type="dxa"/>
                      <w:tblLook w:val="01E0" w:firstRow="1" w:lastRow="1" w:firstColumn="1" w:lastColumn="1" w:noHBand="0" w:noVBand="0"/>
                    </w:tblPr>
                    <w:tblGrid>
                      <w:gridCol w:w="2088"/>
                    </w:tblGrid>
                    <w:tr w:rsidR="007548CE" w:rsidRPr="006E4453" w14:paraId="32EEFC29" w14:textId="77777777">
                      <w:tc>
                        <w:tcPr>
                          <w:tcW w:w="2088" w:type="dxa"/>
                        </w:tcPr>
                        <w:p w14:paraId="221FA44E" w14:textId="77777777" w:rsidR="007548CE" w:rsidRPr="006E4453" w:rsidRDefault="007548CE">
                          <w:pPr>
                            <w:pStyle w:val="opmAfzenderVet"/>
                          </w:pPr>
                          <w:bookmarkStart w:id="12" w:name="Dienst"/>
                          <w:r w:rsidRPr="006E4453">
                            <w:t>Rijksvastgoedbedrijf</w:t>
                          </w:r>
                          <w:bookmarkEnd w:id="12"/>
                        </w:p>
                      </w:tc>
                    </w:tr>
                    <w:tr w:rsidR="007548CE" w:rsidRPr="006E4453" w14:paraId="308DACD9" w14:textId="77777777">
                      <w:tc>
                        <w:tcPr>
                          <w:tcW w:w="2088" w:type="dxa"/>
                        </w:tcPr>
                        <w:p w14:paraId="154C70BD" w14:textId="77777777" w:rsidR="007548CE" w:rsidRPr="006E4453" w:rsidRDefault="007548CE">
                          <w:pPr>
                            <w:pStyle w:val="opmAfzender"/>
                          </w:pPr>
                          <w:bookmarkStart w:id="13" w:name="Directie"/>
                          <w:r w:rsidRPr="006E4453">
                            <w:t>Directie Transacties &amp; Projecten</w:t>
                          </w:r>
                          <w:bookmarkEnd w:id="13"/>
                        </w:p>
                      </w:tc>
                    </w:tr>
                    <w:tr w:rsidR="007548CE" w:rsidRPr="006E4453" w14:paraId="3D921AEA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462CBE6C" w14:textId="77777777" w:rsidR="007548CE" w:rsidRPr="006E4453" w:rsidRDefault="007548CE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14" w:name="Afdeling"/>
                          <w:bookmarkEnd w:id="14"/>
                        </w:p>
                      </w:tc>
                    </w:tr>
                  </w:tbl>
                  <w:p w14:paraId="291F4924" w14:textId="77777777" w:rsidR="007548CE" w:rsidRDefault="007548CE">
                    <w:pPr>
                      <w:pStyle w:val="Koptekst"/>
                      <w:rPr>
                        <w:sz w:val="12"/>
                      </w:rPr>
                    </w:pPr>
                  </w:p>
                  <w:tbl>
                    <w:tblPr>
                      <w:tblW w:w="2088" w:type="dxa"/>
                      <w:tblLook w:val="01E0" w:firstRow="1" w:lastRow="1" w:firstColumn="1" w:lastColumn="1" w:noHBand="0" w:noVBand="0"/>
                    </w:tblPr>
                    <w:tblGrid>
                      <w:gridCol w:w="2088"/>
                    </w:tblGrid>
                    <w:tr w:rsidR="007548CE" w:rsidRPr="006E4453" w14:paraId="7F90DF01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3045C485" w14:textId="77777777" w:rsidR="007548CE" w:rsidRPr="006E4453" w:rsidRDefault="007548CE">
                          <w:pPr>
                            <w:pStyle w:val="opmReferentie"/>
                            <w:rPr>
                              <w:vanish/>
                            </w:rPr>
                          </w:pPr>
                          <w:bookmarkStart w:id="15" w:name="K2Referentie1"/>
                          <w:bookmarkEnd w:id="15"/>
                        </w:p>
                      </w:tc>
                    </w:tr>
                    <w:tr w:rsidR="007548CE" w:rsidRPr="006E4453" w14:paraId="61AD28E3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73C82E82" w14:textId="77777777" w:rsidR="007548CE" w:rsidRPr="006E4453" w:rsidRDefault="007548CE">
                          <w:pPr>
                            <w:pStyle w:val="opmInvulgegeven"/>
                            <w:rPr>
                              <w:vanish/>
                            </w:rPr>
                          </w:pPr>
                          <w:bookmarkStart w:id="16" w:name="K2Invulgegeven1"/>
                          <w:bookmarkEnd w:id="16"/>
                        </w:p>
                      </w:tc>
                    </w:tr>
                    <w:tr w:rsidR="007548CE" w:rsidRPr="006E4453" w14:paraId="50084A93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4B066973" w14:textId="77777777" w:rsidR="007548CE" w:rsidRPr="006E4453" w:rsidRDefault="007548CE">
                          <w:pPr>
                            <w:pStyle w:val="opmReferentie"/>
                            <w:rPr>
                              <w:vanish/>
                            </w:rPr>
                          </w:pPr>
                          <w:bookmarkStart w:id="17" w:name="K2Referentie2"/>
                          <w:bookmarkEnd w:id="17"/>
                        </w:p>
                      </w:tc>
                    </w:tr>
                    <w:tr w:rsidR="007548CE" w:rsidRPr="006E4453" w14:paraId="520953A4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6921D586" w14:textId="77777777" w:rsidR="007548CE" w:rsidRPr="006E4453" w:rsidRDefault="007548CE">
                          <w:pPr>
                            <w:pStyle w:val="opmInvulgegeven"/>
                            <w:rPr>
                              <w:vanish/>
                            </w:rPr>
                          </w:pPr>
                          <w:bookmarkStart w:id="18" w:name="K2Invulgegeven2"/>
                          <w:bookmarkEnd w:id="18"/>
                        </w:p>
                      </w:tc>
                    </w:tr>
                  </w:tbl>
                  <w:p w14:paraId="4ADA8BE0" w14:textId="77777777" w:rsidR="007548CE" w:rsidRDefault="007548CE">
                    <w:pPr>
                      <w:rPr>
                        <w:iCs/>
                        <w:sz w:val="9"/>
                        <w:szCs w:val="13"/>
                      </w:rPr>
                    </w:pPr>
                  </w:p>
                  <w:p w14:paraId="3D34ED49" w14:textId="77777777" w:rsidR="007548CE" w:rsidRDefault="007548CE">
                    <w:pPr>
                      <w:rPr>
                        <w:sz w:val="13"/>
                        <w:szCs w:val="18"/>
                      </w:rPr>
                    </w:pPr>
                  </w:p>
                </w:txbxContent>
              </v:textbox>
              <w10:wrap anchory="page"/>
              <w10:anchorlock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F5212" w14:textId="77777777" w:rsidR="007548CE" w:rsidRDefault="007548CE">
    <w:pPr>
      <w:pStyle w:val="opmKoptekst"/>
    </w:pPr>
    <w:r>
      <w:rPr>
        <w:noProof/>
        <w:sz w:val="20"/>
        <w:lang w:val="nl-NL"/>
      </w:rPr>
      <w:drawing>
        <wp:anchor distT="0" distB="0" distL="114300" distR="114300" simplePos="0" relativeHeight="251656704" behindDoc="0" locked="0" layoutInCell="1" allowOverlap="1" wp14:anchorId="78DC1BEA" wp14:editId="2F27D665">
          <wp:simplePos x="0" y="0"/>
          <wp:positionH relativeFrom="column">
            <wp:posOffset>3016885</wp:posOffset>
          </wp:positionH>
          <wp:positionV relativeFrom="paragraph">
            <wp:posOffset>-513715</wp:posOffset>
          </wp:positionV>
          <wp:extent cx="2333625" cy="1581150"/>
          <wp:effectExtent l="19050" t="0" r="9525" b="0"/>
          <wp:wrapNone/>
          <wp:docPr id="23" name="Afbeelding 7" descr="LOGO_BZK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7" descr="LOGO_BZK" hidden="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3625" cy="1581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sz w:val="20"/>
        <w:lang w:val="nl-NL"/>
      </w:rPr>
      <w:drawing>
        <wp:anchor distT="0" distB="0" distL="114300" distR="114300" simplePos="0" relativeHeight="251655680" behindDoc="0" locked="0" layoutInCell="1" allowOverlap="1" wp14:anchorId="2658BA3C" wp14:editId="34ED4599">
          <wp:simplePos x="0" y="0"/>
          <wp:positionH relativeFrom="column">
            <wp:posOffset>3017520</wp:posOffset>
          </wp:positionH>
          <wp:positionV relativeFrom="paragraph">
            <wp:posOffset>-508000</wp:posOffset>
          </wp:positionV>
          <wp:extent cx="2341245" cy="1581150"/>
          <wp:effectExtent l="19050" t="0" r="1905" b="0"/>
          <wp:wrapNone/>
          <wp:docPr id="22" name="Afbeelding 6" descr="LOGO_IM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6" descr="LOGO_IM" hidden="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1245" cy="1581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sz w:val="20"/>
        <w:lang w:val="nl-NL"/>
      </w:rPr>
      <w:drawing>
        <wp:anchor distT="0" distB="0" distL="114300" distR="114300" simplePos="0" relativeHeight="251657728" behindDoc="0" locked="0" layoutInCell="1" allowOverlap="1" wp14:anchorId="0D93C219" wp14:editId="7889DF71">
          <wp:simplePos x="0" y="0"/>
          <wp:positionH relativeFrom="column">
            <wp:posOffset>3016250</wp:posOffset>
          </wp:positionH>
          <wp:positionV relativeFrom="paragraph">
            <wp:posOffset>-506095</wp:posOffset>
          </wp:positionV>
          <wp:extent cx="2344420" cy="1577340"/>
          <wp:effectExtent l="19050" t="0" r="0" b="0"/>
          <wp:wrapNone/>
          <wp:docPr id="25" name="Afbeelding 2" descr="LOGO_IMVI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" descr="LOGO_IMVI" hidden="1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4420" cy="15773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010F98">
      <w:rPr>
        <w:noProof/>
        <w:sz w:val="20"/>
        <w:lang w:val="nl-NL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5C4DF240" wp14:editId="3553795C">
              <wp:simplePos x="0" y="0"/>
              <wp:positionH relativeFrom="column">
                <wp:posOffset>4831080</wp:posOffset>
              </wp:positionH>
              <wp:positionV relativeFrom="paragraph">
                <wp:posOffset>1365885</wp:posOffset>
              </wp:positionV>
              <wp:extent cx="1371600" cy="8128000"/>
              <wp:effectExtent l="1905" t="3810" r="0" b="2540"/>
              <wp:wrapNone/>
              <wp:docPr id="1" name="Rectangle 21" descr="Tekstvak: Rijksvastgoedbedrijf&#10;Directie Projecten&#10;NEN-EN-ISO-9001:2008 gecertificeerd&#10;&#10; &#10;&#10;&#10;&#10;&#10;&#10;&#10;&#10;&#10;&#10;&#10;&#10;&#10;&#10;&#10;&#10;Betreft&#10;Versie 2012-1&#10;&#10;&#10;&#10;&#10;&#10;&#10;&#10;&#10;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71600" cy="8128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208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088"/>
                          </w:tblGrid>
                          <w:tr w:rsidR="007548CE" w:rsidRPr="006E4453" w14:paraId="05BE9EFE" w14:textId="77777777">
                            <w:tc>
                              <w:tcPr>
                                <w:tcW w:w="2088" w:type="dxa"/>
                              </w:tcPr>
                              <w:p w14:paraId="709B0292" w14:textId="77777777" w:rsidR="007548CE" w:rsidRPr="006E4453" w:rsidRDefault="007548CE" w:rsidP="002A0E8D">
                                <w:pPr>
                                  <w:pStyle w:val="opmAfzenderVet"/>
                                </w:pPr>
                                <w:bookmarkStart w:id="19" w:name="Afdeling1"/>
                                <w:r w:rsidRPr="006E4453">
                                  <w:t>Rijksvastgoedbedrijf</w:t>
                                </w:r>
                                <w:bookmarkEnd w:id="19"/>
                              </w:p>
                            </w:tc>
                          </w:tr>
                          <w:tr w:rsidR="007548CE" w:rsidRPr="006E4453" w14:paraId="241EC4F6" w14:textId="77777777">
                            <w:tc>
                              <w:tcPr>
                                <w:tcW w:w="2088" w:type="dxa"/>
                              </w:tcPr>
                              <w:p w14:paraId="7CE624CD" w14:textId="77777777" w:rsidR="007548CE" w:rsidRPr="006E4453" w:rsidRDefault="007548CE">
                                <w:pPr>
                                  <w:pStyle w:val="opmAfzender"/>
                                </w:pPr>
                                <w:r>
                                  <w:t>Directie Vastgoedbeheer</w:t>
                                </w:r>
                              </w:p>
                            </w:tc>
                          </w:tr>
                          <w:tr w:rsidR="007548CE" w:rsidRPr="006E4453" w14:paraId="26DD5EF8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4B76C7D7" w14:textId="77777777" w:rsidR="007548CE" w:rsidRPr="006E4453" w:rsidRDefault="007548CE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r>
                                  <w:rPr>
                                    <w:vanish/>
                                  </w:rPr>
                                  <w:t>Afdeling: Beheer Onderhoudscontracten</w:t>
                                </w:r>
                              </w:p>
                            </w:tc>
                          </w:tr>
                        </w:tbl>
                        <w:p w14:paraId="15911E19" w14:textId="77777777" w:rsidR="007548CE" w:rsidRDefault="007548CE">
                          <w:pPr>
                            <w:pStyle w:val="opmWit1"/>
                          </w:pPr>
                        </w:p>
                        <w:tbl>
                          <w:tblPr>
                            <w:tblW w:w="208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088"/>
                          </w:tblGrid>
                          <w:tr w:rsidR="007548CE" w:rsidRPr="006E4453" w14:paraId="559F91CD" w14:textId="77777777">
                            <w:tc>
                              <w:tcPr>
                                <w:tcW w:w="2088" w:type="dxa"/>
                              </w:tcPr>
                              <w:p w14:paraId="7B3C5BED" w14:textId="77777777" w:rsidR="007548CE" w:rsidRPr="006E4453" w:rsidRDefault="007548CE" w:rsidP="002256B8">
                                <w:pPr>
                                  <w:pStyle w:val="opmAfzender"/>
                                </w:pPr>
                                <w:bookmarkStart w:id="20" w:name="Afzender1"/>
                                <w:r w:rsidRPr="006E4453">
                                  <w:t xml:space="preserve">Postbus </w:t>
                                </w:r>
                                <w:bookmarkEnd w:id="20"/>
                                <w:r>
                                  <w:t>16169</w:t>
                                </w:r>
                              </w:p>
                            </w:tc>
                          </w:tr>
                          <w:tr w:rsidR="007548CE" w:rsidRPr="006E4453" w14:paraId="29D4A764" w14:textId="77777777">
                            <w:tc>
                              <w:tcPr>
                                <w:tcW w:w="2088" w:type="dxa"/>
                              </w:tcPr>
                              <w:p w14:paraId="65A9454E" w14:textId="77777777" w:rsidR="007548CE" w:rsidRPr="006E4453" w:rsidRDefault="007548CE" w:rsidP="002256B8">
                                <w:pPr>
                                  <w:pStyle w:val="opmAfzender"/>
                                </w:pPr>
                                <w:bookmarkStart w:id="21" w:name="Afzender2"/>
                                <w:r w:rsidRPr="006E4453">
                                  <w:t xml:space="preserve">2500 </w:t>
                                </w:r>
                                <w:r>
                                  <w:t>BD</w:t>
                                </w:r>
                                <w:r w:rsidRPr="006E4453">
                                  <w:t xml:space="preserve">  Den Haag</w:t>
                                </w:r>
                                <w:bookmarkEnd w:id="21"/>
                              </w:p>
                            </w:tc>
                          </w:tr>
                          <w:tr w:rsidR="007548CE" w:rsidRPr="006E4453" w14:paraId="02BB0863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5E2669F0" w14:textId="77777777" w:rsidR="007548CE" w:rsidRPr="006E4453" w:rsidRDefault="007548CE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</w:p>
                            </w:tc>
                          </w:tr>
                          <w:tr w:rsidR="007548CE" w:rsidRPr="006E4453" w14:paraId="3DDF3A96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5C3D7C87" w14:textId="77777777" w:rsidR="007548CE" w:rsidRPr="006E4453" w:rsidRDefault="007548CE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22" w:name="Afzender4"/>
                                <w:bookmarkEnd w:id="22"/>
                              </w:p>
                            </w:tc>
                          </w:tr>
                          <w:tr w:rsidR="007548CE" w:rsidRPr="006E4453" w14:paraId="5BB4911D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37D75A6B" w14:textId="77777777" w:rsidR="007548CE" w:rsidRPr="006E4453" w:rsidRDefault="007548CE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23" w:name="Afzender5"/>
                                <w:bookmarkEnd w:id="23"/>
                              </w:p>
                            </w:tc>
                          </w:tr>
                          <w:tr w:rsidR="007548CE" w:rsidRPr="006E4453" w14:paraId="7CFDD304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392FE1FF" w14:textId="77777777" w:rsidR="007548CE" w:rsidRPr="006E4453" w:rsidRDefault="007548CE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24" w:name="Afzender6"/>
                                <w:bookmarkEnd w:id="24"/>
                              </w:p>
                            </w:tc>
                          </w:tr>
                          <w:tr w:rsidR="007548CE" w:rsidRPr="006E4453" w14:paraId="6A2E8F92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3095496C" w14:textId="77777777" w:rsidR="007548CE" w:rsidRPr="006E4453" w:rsidRDefault="007548CE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25" w:name="Afzender7"/>
                                <w:bookmarkEnd w:id="25"/>
                              </w:p>
                            </w:tc>
                          </w:tr>
                          <w:tr w:rsidR="007548CE" w:rsidRPr="006E4453" w14:paraId="0FF3669C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1746BDFE" w14:textId="77777777" w:rsidR="007548CE" w:rsidRPr="006E4453" w:rsidRDefault="007548CE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26" w:name="Afzender8"/>
                                <w:bookmarkEnd w:id="26"/>
                              </w:p>
                            </w:tc>
                          </w:tr>
                        </w:tbl>
                        <w:p w14:paraId="07B41E08" w14:textId="77777777" w:rsidR="007548CE" w:rsidRPr="006E4453" w:rsidRDefault="007548CE">
                          <w:pPr>
                            <w:pStyle w:val="opmReferentie"/>
                            <w:rPr>
                              <w:vanish/>
                            </w:rPr>
                          </w:pPr>
                          <w:bookmarkStart w:id="27" w:name="bmContactPersoon"/>
                          <w:r w:rsidRPr="006E4453">
                            <w:rPr>
                              <w:vanish/>
                            </w:rPr>
                            <w:t>Contactpersoon</w:t>
                          </w:r>
                        </w:p>
                        <w:tbl>
                          <w:tblPr>
                            <w:tblW w:w="208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088"/>
                          </w:tblGrid>
                          <w:tr w:rsidR="007548CE" w:rsidRPr="006E4453" w14:paraId="66B2AAB9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23F0C497" w14:textId="77777777" w:rsidR="007548CE" w:rsidRPr="006E4453" w:rsidRDefault="007548CE">
                                <w:pPr>
                                  <w:pStyle w:val="opmContactpersoon"/>
                                  <w:rPr>
                                    <w:vanish/>
                                  </w:rPr>
                                </w:pPr>
                                <w:bookmarkStart w:id="28" w:name="ContactPersoon"/>
                                <w:bookmarkEnd w:id="28"/>
                              </w:p>
                            </w:tc>
                          </w:tr>
                        </w:tbl>
                        <w:p w14:paraId="6F4C5B30" w14:textId="77777777" w:rsidR="007548CE" w:rsidRPr="006E4453" w:rsidRDefault="007548CE">
                          <w:pPr>
                            <w:pStyle w:val="opmWit1"/>
                            <w:rPr>
                              <w:vanish/>
                            </w:rPr>
                          </w:pPr>
                        </w:p>
                        <w:tbl>
                          <w:tblPr>
                            <w:tblW w:w="208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088"/>
                          </w:tblGrid>
                          <w:tr w:rsidR="007548CE" w:rsidRPr="006E4453" w14:paraId="160F1A55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5F53346D" w14:textId="77777777" w:rsidR="007548CE" w:rsidRPr="006E4453" w:rsidRDefault="007548CE">
                                <w:pPr>
                                  <w:pStyle w:val="opmContactpersoon"/>
                                  <w:rPr>
                                    <w:vanish/>
                                  </w:rPr>
                                </w:pPr>
                                <w:bookmarkStart w:id="29" w:name="Contact1"/>
                                <w:bookmarkEnd w:id="27"/>
                                <w:bookmarkEnd w:id="29"/>
                              </w:p>
                            </w:tc>
                          </w:tr>
                          <w:tr w:rsidR="007548CE" w:rsidRPr="006E4453" w14:paraId="1AE28DC1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5C71F576" w14:textId="77777777" w:rsidR="007548CE" w:rsidRPr="006E4453" w:rsidRDefault="007548CE">
                                <w:pPr>
                                  <w:pStyle w:val="opmContactpersoon"/>
                                  <w:rPr>
                                    <w:vanish/>
                                  </w:rPr>
                                </w:pPr>
                                <w:bookmarkStart w:id="30" w:name="Contact2"/>
                                <w:bookmarkEnd w:id="30"/>
                              </w:p>
                            </w:tc>
                          </w:tr>
                          <w:tr w:rsidR="007548CE" w:rsidRPr="006E4453" w14:paraId="3B42A315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0064EF72" w14:textId="77777777" w:rsidR="007548CE" w:rsidRPr="006E4453" w:rsidRDefault="007548CE">
                                <w:pPr>
                                  <w:pStyle w:val="opmContactpersoon"/>
                                  <w:rPr>
                                    <w:vanish/>
                                  </w:rPr>
                                </w:pPr>
                                <w:bookmarkStart w:id="31" w:name="Contact3"/>
                                <w:bookmarkEnd w:id="31"/>
                              </w:p>
                            </w:tc>
                          </w:tr>
                          <w:tr w:rsidR="007548CE" w:rsidRPr="006E4453" w14:paraId="27BC0AC8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06773F17" w14:textId="77777777" w:rsidR="007548CE" w:rsidRPr="006E4453" w:rsidRDefault="007548CE">
                                <w:pPr>
                                  <w:pStyle w:val="opmContactpersoon"/>
                                  <w:rPr>
                                    <w:vanish/>
                                  </w:rPr>
                                </w:pPr>
                                <w:bookmarkStart w:id="32" w:name="Contact4"/>
                                <w:bookmarkEnd w:id="32"/>
                              </w:p>
                            </w:tc>
                          </w:tr>
                          <w:tr w:rsidR="007548CE" w:rsidRPr="006E4453" w14:paraId="4E0E7E45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73F661AF" w14:textId="77777777" w:rsidR="007548CE" w:rsidRPr="006E4453" w:rsidRDefault="007548CE">
                                <w:pPr>
                                  <w:pStyle w:val="opmContactpersoon"/>
                                  <w:rPr>
                                    <w:vanish/>
                                  </w:rPr>
                                </w:pPr>
                                <w:bookmarkStart w:id="33" w:name="Contact5"/>
                                <w:bookmarkEnd w:id="33"/>
                              </w:p>
                            </w:tc>
                          </w:tr>
                          <w:tr w:rsidR="007548CE" w:rsidRPr="006E4453" w14:paraId="61DDF70E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1D0EF51C" w14:textId="77777777" w:rsidR="007548CE" w:rsidRPr="006E4453" w:rsidRDefault="007548CE">
                                <w:pPr>
                                  <w:pStyle w:val="opmContactpersoon"/>
                                  <w:rPr>
                                    <w:vanish/>
                                  </w:rPr>
                                </w:pPr>
                                <w:bookmarkStart w:id="34" w:name="Contact6"/>
                                <w:bookmarkEnd w:id="34"/>
                              </w:p>
                            </w:tc>
                          </w:tr>
                          <w:tr w:rsidR="007548CE" w:rsidRPr="006E4453" w14:paraId="2A6DC944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1B5BC3A8" w14:textId="77777777" w:rsidR="007548CE" w:rsidRPr="006E4453" w:rsidRDefault="007548CE">
                                <w:pPr>
                                  <w:pStyle w:val="opmContactpersoon"/>
                                  <w:rPr>
                                    <w:vanish/>
                                  </w:rPr>
                                </w:pPr>
                                <w:bookmarkStart w:id="35" w:name="Contact7"/>
                                <w:bookmarkEnd w:id="35"/>
                              </w:p>
                            </w:tc>
                          </w:tr>
                        </w:tbl>
                        <w:p w14:paraId="50CF093F" w14:textId="77777777" w:rsidR="007548CE" w:rsidRDefault="007548CE">
                          <w:pPr>
                            <w:pStyle w:val="Koptekst"/>
                            <w:rPr>
                              <w:sz w:val="12"/>
                            </w:rPr>
                          </w:pPr>
                        </w:p>
                        <w:tbl>
                          <w:tblPr>
                            <w:tblW w:w="208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088"/>
                          </w:tblGrid>
                          <w:tr w:rsidR="007548CE" w:rsidRPr="006E4453" w14:paraId="477BA132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31A2A408" w14:textId="77777777" w:rsidR="007548CE" w:rsidRPr="006E4453" w:rsidRDefault="007548CE">
                                <w:pPr>
                                  <w:pStyle w:val="opmReferentie"/>
                                  <w:rPr>
                                    <w:vanish/>
                                  </w:rPr>
                                </w:pPr>
                                <w:bookmarkStart w:id="36" w:name="Referentie1"/>
                                <w:bookmarkEnd w:id="36"/>
                              </w:p>
                            </w:tc>
                          </w:tr>
                          <w:tr w:rsidR="007548CE" w:rsidRPr="006E4453" w14:paraId="7ABA412E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6CE3D048" w14:textId="77777777" w:rsidR="007548CE" w:rsidRPr="006E4453" w:rsidRDefault="007548CE">
                                <w:pPr>
                                  <w:pStyle w:val="opmInvulgegeven"/>
                                  <w:rPr>
                                    <w:vanish/>
                                  </w:rPr>
                                </w:pPr>
                                <w:bookmarkStart w:id="37" w:name="Invulgegeven1"/>
                                <w:bookmarkEnd w:id="37"/>
                              </w:p>
                            </w:tc>
                          </w:tr>
                          <w:tr w:rsidR="007548CE" w:rsidRPr="006E4453" w14:paraId="41174FCB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5663789F" w14:textId="77777777" w:rsidR="007548CE" w:rsidRPr="006E4453" w:rsidRDefault="007548CE">
                                <w:pPr>
                                  <w:pStyle w:val="opmReferentie"/>
                                  <w:rPr>
                                    <w:vanish/>
                                  </w:rPr>
                                </w:pPr>
                                <w:bookmarkStart w:id="38" w:name="Referentie2"/>
                                <w:bookmarkEnd w:id="38"/>
                              </w:p>
                            </w:tc>
                          </w:tr>
                          <w:tr w:rsidR="007548CE" w:rsidRPr="006E4453" w14:paraId="24CB25EC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365CE508" w14:textId="77777777" w:rsidR="007548CE" w:rsidRPr="006E4453" w:rsidRDefault="007548CE">
                                <w:pPr>
                                  <w:pStyle w:val="opmInvulgegeven"/>
                                  <w:rPr>
                                    <w:vanish/>
                                  </w:rPr>
                                </w:pPr>
                                <w:bookmarkStart w:id="39" w:name="Invulgegeven2"/>
                                <w:bookmarkEnd w:id="39"/>
                              </w:p>
                            </w:tc>
                          </w:tr>
                          <w:tr w:rsidR="007548CE" w14:paraId="1707819C" w14:textId="77777777">
                            <w:tc>
                              <w:tcPr>
                                <w:tcW w:w="2088" w:type="dxa"/>
                              </w:tcPr>
                              <w:p w14:paraId="207A8330" w14:textId="77777777" w:rsidR="007548CE" w:rsidRDefault="007548CE">
                                <w:pPr>
                                  <w:pStyle w:val="opmReferentie"/>
                                </w:pPr>
                                <w:bookmarkStart w:id="40" w:name="Referentie3"/>
                                <w:bookmarkEnd w:id="40"/>
                              </w:p>
                            </w:tc>
                          </w:tr>
                          <w:tr w:rsidR="007548CE" w14:paraId="33AE094B" w14:textId="77777777">
                            <w:tc>
                              <w:tcPr>
                                <w:tcW w:w="2088" w:type="dxa"/>
                              </w:tcPr>
                              <w:p w14:paraId="160407DB" w14:textId="77777777" w:rsidR="007548CE" w:rsidRDefault="007548CE">
                                <w:pPr>
                                  <w:pStyle w:val="opmInvulgegeven"/>
                                </w:pPr>
                                <w:bookmarkStart w:id="41" w:name="Invulgegeven3"/>
                                <w:bookmarkEnd w:id="41"/>
                              </w:p>
                            </w:tc>
                          </w:tr>
                          <w:tr w:rsidR="007548CE" w14:paraId="4A4B8EC8" w14:textId="77777777">
                            <w:tc>
                              <w:tcPr>
                                <w:tcW w:w="2088" w:type="dxa"/>
                              </w:tcPr>
                              <w:p w14:paraId="36A74695" w14:textId="77777777" w:rsidR="007548CE" w:rsidRDefault="007548CE">
                                <w:pPr>
                                  <w:pStyle w:val="opmReferentie"/>
                                </w:pPr>
                                <w:bookmarkStart w:id="42" w:name="Referentie4"/>
                                <w:bookmarkEnd w:id="42"/>
                              </w:p>
                            </w:tc>
                          </w:tr>
                          <w:tr w:rsidR="007548CE" w14:paraId="62F74DD6" w14:textId="77777777">
                            <w:tc>
                              <w:tcPr>
                                <w:tcW w:w="2088" w:type="dxa"/>
                              </w:tcPr>
                              <w:p w14:paraId="4FB16187" w14:textId="77777777" w:rsidR="007548CE" w:rsidRDefault="007548CE">
                                <w:pPr>
                                  <w:pStyle w:val="opmInvulgegeven"/>
                                </w:pPr>
                                <w:bookmarkStart w:id="43" w:name="Invulgegeven4"/>
                                <w:bookmarkEnd w:id="43"/>
                              </w:p>
                            </w:tc>
                          </w:tr>
                        </w:tbl>
                        <w:p w14:paraId="4471E3C2" w14:textId="77777777" w:rsidR="007548CE" w:rsidRDefault="007548CE">
                          <w:pPr>
                            <w:rPr>
                              <w:sz w:val="9"/>
                            </w:rPr>
                          </w:pPr>
                        </w:p>
                        <w:p w14:paraId="603B5B39" w14:textId="77777777" w:rsidR="007548CE" w:rsidRDefault="007548CE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C4DF240" id="Rectangle 21" o:spid="_x0000_s1027" alt="Tekstvak: Rijksvastgoedbedrijf&#10;Directie Projecten&#10;NEN-EN-ISO-9001:2008 gecertificeerd&#10;&#10; &#10;&#10;&#10;&#10;&#10;&#10;&#10;&#10;&#10;&#10;&#10;&#10;&#10;&#10;&#10;&#10;Betreft&#10;Versie 2012-1&#10;&#10;&#10;&#10;&#10;&#10;&#10;&#10;&#10;" style="position:absolute;margin-left:380.4pt;margin-top:107.55pt;width:108pt;height:640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" stroked="f">
              <v:textbox>
                <w:txbxContent>
                  <w:tbl>
                    <w:tblPr>
                      <w:tblW w:w="2088" w:type="dxa"/>
                      <w:tblLook w:val="01E0" w:firstRow="1" w:lastRow="1" w:firstColumn="1" w:lastColumn="1" w:noHBand="0" w:noVBand="0"/>
                    </w:tblPr>
                    <w:tblGrid>
                      <w:gridCol w:w="2088"/>
                    </w:tblGrid>
                    <w:tr w:rsidR="007548CE" w:rsidRPr="006E4453" w14:paraId="05BE9EFE" w14:textId="77777777">
                      <w:tc>
                        <w:tcPr>
                          <w:tcW w:w="2088" w:type="dxa"/>
                        </w:tcPr>
                        <w:p w14:paraId="709B0292" w14:textId="77777777" w:rsidR="007548CE" w:rsidRPr="006E4453" w:rsidRDefault="007548CE" w:rsidP="002A0E8D">
                          <w:pPr>
                            <w:pStyle w:val="opmAfzenderVet"/>
                          </w:pPr>
                          <w:bookmarkStart w:id="44" w:name="Afdeling1"/>
                          <w:r w:rsidRPr="006E4453">
                            <w:t>Rijksvastgoedbedrijf</w:t>
                          </w:r>
                          <w:bookmarkEnd w:id="44"/>
                        </w:p>
                      </w:tc>
                    </w:tr>
                    <w:tr w:rsidR="007548CE" w:rsidRPr="006E4453" w14:paraId="241EC4F6" w14:textId="77777777">
                      <w:tc>
                        <w:tcPr>
                          <w:tcW w:w="2088" w:type="dxa"/>
                        </w:tcPr>
                        <w:p w14:paraId="7CE624CD" w14:textId="77777777" w:rsidR="007548CE" w:rsidRPr="006E4453" w:rsidRDefault="007548CE">
                          <w:pPr>
                            <w:pStyle w:val="opmAfzender"/>
                          </w:pPr>
                          <w:r>
                            <w:t>Directie Vastgoedbeheer</w:t>
                          </w:r>
                        </w:p>
                      </w:tc>
                    </w:tr>
                    <w:tr w:rsidR="007548CE" w:rsidRPr="006E4453" w14:paraId="26DD5EF8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4B76C7D7" w14:textId="77777777" w:rsidR="007548CE" w:rsidRPr="006E4453" w:rsidRDefault="007548CE">
                          <w:pPr>
                            <w:pStyle w:val="opmAfzender"/>
                            <w:rPr>
                              <w:vanish/>
                            </w:rPr>
                          </w:pPr>
                          <w:r>
                            <w:rPr>
                              <w:vanish/>
                            </w:rPr>
                            <w:t>Afdeling: Beheer Onderhoudscontracten</w:t>
                          </w:r>
                        </w:p>
                      </w:tc>
                    </w:tr>
                  </w:tbl>
                  <w:p w14:paraId="15911E19" w14:textId="77777777" w:rsidR="007548CE" w:rsidRDefault="007548CE">
                    <w:pPr>
                      <w:pStyle w:val="opmWit1"/>
                    </w:pPr>
                  </w:p>
                  <w:tbl>
                    <w:tblPr>
                      <w:tblW w:w="2088" w:type="dxa"/>
                      <w:tblLook w:val="01E0" w:firstRow="1" w:lastRow="1" w:firstColumn="1" w:lastColumn="1" w:noHBand="0" w:noVBand="0"/>
                    </w:tblPr>
                    <w:tblGrid>
                      <w:gridCol w:w="2088"/>
                    </w:tblGrid>
                    <w:tr w:rsidR="007548CE" w:rsidRPr="006E4453" w14:paraId="559F91CD" w14:textId="77777777">
                      <w:tc>
                        <w:tcPr>
                          <w:tcW w:w="2088" w:type="dxa"/>
                        </w:tcPr>
                        <w:p w14:paraId="7B3C5BED" w14:textId="77777777" w:rsidR="007548CE" w:rsidRPr="006E4453" w:rsidRDefault="007548CE" w:rsidP="002256B8">
                          <w:pPr>
                            <w:pStyle w:val="opmAfzender"/>
                          </w:pPr>
                          <w:bookmarkStart w:id="45" w:name="Afzender1"/>
                          <w:r w:rsidRPr="006E4453">
                            <w:t xml:space="preserve">Postbus </w:t>
                          </w:r>
                          <w:bookmarkEnd w:id="45"/>
                          <w:r>
                            <w:t>16169</w:t>
                          </w:r>
                        </w:p>
                      </w:tc>
                    </w:tr>
                    <w:tr w:rsidR="007548CE" w:rsidRPr="006E4453" w14:paraId="29D4A764" w14:textId="77777777">
                      <w:tc>
                        <w:tcPr>
                          <w:tcW w:w="2088" w:type="dxa"/>
                        </w:tcPr>
                        <w:p w14:paraId="65A9454E" w14:textId="77777777" w:rsidR="007548CE" w:rsidRPr="006E4453" w:rsidRDefault="007548CE" w:rsidP="002256B8">
                          <w:pPr>
                            <w:pStyle w:val="opmAfzender"/>
                          </w:pPr>
                          <w:bookmarkStart w:id="46" w:name="Afzender2"/>
                          <w:r w:rsidRPr="006E4453">
                            <w:t xml:space="preserve">2500 </w:t>
                          </w:r>
                          <w:r>
                            <w:t>BD</w:t>
                          </w:r>
                          <w:r w:rsidRPr="006E4453">
                            <w:t xml:space="preserve">  Den Haag</w:t>
                          </w:r>
                          <w:bookmarkEnd w:id="46"/>
                        </w:p>
                      </w:tc>
                    </w:tr>
                    <w:tr w:rsidR="007548CE" w:rsidRPr="006E4453" w14:paraId="02BB0863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5E2669F0" w14:textId="77777777" w:rsidR="007548CE" w:rsidRPr="006E4453" w:rsidRDefault="007548CE">
                          <w:pPr>
                            <w:pStyle w:val="opmAfzender"/>
                            <w:rPr>
                              <w:vanish/>
                            </w:rPr>
                          </w:pPr>
                        </w:p>
                      </w:tc>
                    </w:tr>
                    <w:tr w:rsidR="007548CE" w:rsidRPr="006E4453" w14:paraId="3DDF3A96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5C3D7C87" w14:textId="77777777" w:rsidR="007548CE" w:rsidRPr="006E4453" w:rsidRDefault="007548CE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47" w:name="Afzender4"/>
                          <w:bookmarkEnd w:id="47"/>
                        </w:p>
                      </w:tc>
                    </w:tr>
                    <w:tr w:rsidR="007548CE" w:rsidRPr="006E4453" w14:paraId="5BB4911D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37D75A6B" w14:textId="77777777" w:rsidR="007548CE" w:rsidRPr="006E4453" w:rsidRDefault="007548CE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48" w:name="Afzender5"/>
                          <w:bookmarkEnd w:id="48"/>
                        </w:p>
                      </w:tc>
                    </w:tr>
                    <w:tr w:rsidR="007548CE" w:rsidRPr="006E4453" w14:paraId="7CFDD304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392FE1FF" w14:textId="77777777" w:rsidR="007548CE" w:rsidRPr="006E4453" w:rsidRDefault="007548CE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49" w:name="Afzender6"/>
                          <w:bookmarkEnd w:id="49"/>
                        </w:p>
                      </w:tc>
                    </w:tr>
                    <w:tr w:rsidR="007548CE" w:rsidRPr="006E4453" w14:paraId="6A2E8F92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3095496C" w14:textId="77777777" w:rsidR="007548CE" w:rsidRPr="006E4453" w:rsidRDefault="007548CE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50" w:name="Afzender7"/>
                          <w:bookmarkEnd w:id="50"/>
                        </w:p>
                      </w:tc>
                    </w:tr>
                    <w:tr w:rsidR="007548CE" w:rsidRPr="006E4453" w14:paraId="0FF3669C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1746BDFE" w14:textId="77777777" w:rsidR="007548CE" w:rsidRPr="006E4453" w:rsidRDefault="007548CE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51" w:name="Afzender8"/>
                          <w:bookmarkEnd w:id="51"/>
                        </w:p>
                      </w:tc>
                    </w:tr>
                  </w:tbl>
                  <w:p w14:paraId="07B41E08" w14:textId="77777777" w:rsidR="007548CE" w:rsidRPr="006E4453" w:rsidRDefault="007548CE">
                    <w:pPr>
                      <w:pStyle w:val="opmReferentie"/>
                      <w:rPr>
                        <w:vanish/>
                      </w:rPr>
                    </w:pPr>
                    <w:bookmarkStart w:id="52" w:name="bmContactPersoon"/>
                    <w:r w:rsidRPr="006E4453">
                      <w:rPr>
                        <w:vanish/>
                      </w:rPr>
                      <w:t>Contactpersoon</w:t>
                    </w:r>
                  </w:p>
                  <w:tbl>
                    <w:tblPr>
                      <w:tblW w:w="2088" w:type="dxa"/>
                      <w:tblLook w:val="01E0" w:firstRow="1" w:lastRow="1" w:firstColumn="1" w:lastColumn="1" w:noHBand="0" w:noVBand="0"/>
                    </w:tblPr>
                    <w:tblGrid>
                      <w:gridCol w:w="2088"/>
                    </w:tblGrid>
                    <w:tr w:rsidR="007548CE" w:rsidRPr="006E4453" w14:paraId="66B2AAB9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23F0C497" w14:textId="77777777" w:rsidR="007548CE" w:rsidRPr="006E4453" w:rsidRDefault="007548CE">
                          <w:pPr>
                            <w:pStyle w:val="opmContactpersoon"/>
                            <w:rPr>
                              <w:vanish/>
                            </w:rPr>
                          </w:pPr>
                          <w:bookmarkStart w:id="53" w:name="ContactPersoon"/>
                          <w:bookmarkEnd w:id="53"/>
                        </w:p>
                      </w:tc>
                    </w:tr>
                  </w:tbl>
                  <w:p w14:paraId="6F4C5B30" w14:textId="77777777" w:rsidR="007548CE" w:rsidRPr="006E4453" w:rsidRDefault="007548CE">
                    <w:pPr>
                      <w:pStyle w:val="opmWit1"/>
                      <w:rPr>
                        <w:vanish/>
                      </w:rPr>
                    </w:pPr>
                  </w:p>
                  <w:tbl>
                    <w:tblPr>
                      <w:tblW w:w="2088" w:type="dxa"/>
                      <w:tblLook w:val="01E0" w:firstRow="1" w:lastRow="1" w:firstColumn="1" w:lastColumn="1" w:noHBand="0" w:noVBand="0"/>
                    </w:tblPr>
                    <w:tblGrid>
                      <w:gridCol w:w="2088"/>
                    </w:tblGrid>
                    <w:tr w:rsidR="007548CE" w:rsidRPr="006E4453" w14:paraId="160F1A55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5F53346D" w14:textId="77777777" w:rsidR="007548CE" w:rsidRPr="006E4453" w:rsidRDefault="007548CE">
                          <w:pPr>
                            <w:pStyle w:val="opmContactpersoon"/>
                            <w:rPr>
                              <w:vanish/>
                            </w:rPr>
                          </w:pPr>
                          <w:bookmarkStart w:id="54" w:name="Contact1"/>
                          <w:bookmarkEnd w:id="52"/>
                          <w:bookmarkEnd w:id="54"/>
                        </w:p>
                      </w:tc>
                    </w:tr>
                    <w:tr w:rsidR="007548CE" w:rsidRPr="006E4453" w14:paraId="1AE28DC1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5C71F576" w14:textId="77777777" w:rsidR="007548CE" w:rsidRPr="006E4453" w:rsidRDefault="007548CE">
                          <w:pPr>
                            <w:pStyle w:val="opmContactpersoon"/>
                            <w:rPr>
                              <w:vanish/>
                            </w:rPr>
                          </w:pPr>
                          <w:bookmarkStart w:id="55" w:name="Contact2"/>
                          <w:bookmarkEnd w:id="55"/>
                        </w:p>
                      </w:tc>
                    </w:tr>
                    <w:tr w:rsidR="007548CE" w:rsidRPr="006E4453" w14:paraId="3B42A315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0064EF72" w14:textId="77777777" w:rsidR="007548CE" w:rsidRPr="006E4453" w:rsidRDefault="007548CE">
                          <w:pPr>
                            <w:pStyle w:val="opmContactpersoon"/>
                            <w:rPr>
                              <w:vanish/>
                            </w:rPr>
                          </w:pPr>
                          <w:bookmarkStart w:id="56" w:name="Contact3"/>
                          <w:bookmarkEnd w:id="56"/>
                        </w:p>
                      </w:tc>
                    </w:tr>
                    <w:tr w:rsidR="007548CE" w:rsidRPr="006E4453" w14:paraId="27BC0AC8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06773F17" w14:textId="77777777" w:rsidR="007548CE" w:rsidRPr="006E4453" w:rsidRDefault="007548CE">
                          <w:pPr>
                            <w:pStyle w:val="opmContactpersoon"/>
                            <w:rPr>
                              <w:vanish/>
                            </w:rPr>
                          </w:pPr>
                          <w:bookmarkStart w:id="57" w:name="Contact4"/>
                          <w:bookmarkEnd w:id="57"/>
                        </w:p>
                      </w:tc>
                    </w:tr>
                    <w:tr w:rsidR="007548CE" w:rsidRPr="006E4453" w14:paraId="4E0E7E45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73F661AF" w14:textId="77777777" w:rsidR="007548CE" w:rsidRPr="006E4453" w:rsidRDefault="007548CE">
                          <w:pPr>
                            <w:pStyle w:val="opmContactpersoon"/>
                            <w:rPr>
                              <w:vanish/>
                            </w:rPr>
                          </w:pPr>
                          <w:bookmarkStart w:id="58" w:name="Contact5"/>
                          <w:bookmarkEnd w:id="58"/>
                        </w:p>
                      </w:tc>
                    </w:tr>
                    <w:tr w:rsidR="007548CE" w:rsidRPr="006E4453" w14:paraId="61DDF70E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1D0EF51C" w14:textId="77777777" w:rsidR="007548CE" w:rsidRPr="006E4453" w:rsidRDefault="007548CE">
                          <w:pPr>
                            <w:pStyle w:val="opmContactpersoon"/>
                            <w:rPr>
                              <w:vanish/>
                            </w:rPr>
                          </w:pPr>
                          <w:bookmarkStart w:id="59" w:name="Contact6"/>
                          <w:bookmarkEnd w:id="59"/>
                        </w:p>
                      </w:tc>
                    </w:tr>
                    <w:tr w:rsidR="007548CE" w:rsidRPr="006E4453" w14:paraId="2A6DC944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1B5BC3A8" w14:textId="77777777" w:rsidR="007548CE" w:rsidRPr="006E4453" w:rsidRDefault="007548CE">
                          <w:pPr>
                            <w:pStyle w:val="opmContactpersoon"/>
                            <w:rPr>
                              <w:vanish/>
                            </w:rPr>
                          </w:pPr>
                          <w:bookmarkStart w:id="60" w:name="Contact7"/>
                          <w:bookmarkEnd w:id="60"/>
                        </w:p>
                      </w:tc>
                    </w:tr>
                  </w:tbl>
                  <w:p w14:paraId="50CF093F" w14:textId="77777777" w:rsidR="007548CE" w:rsidRDefault="007548CE">
                    <w:pPr>
                      <w:pStyle w:val="Koptekst"/>
                      <w:rPr>
                        <w:sz w:val="12"/>
                      </w:rPr>
                    </w:pPr>
                  </w:p>
                  <w:tbl>
                    <w:tblPr>
                      <w:tblW w:w="2088" w:type="dxa"/>
                      <w:tblLook w:val="01E0" w:firstRow="1" w:lastRow="1" w:firstColumn="1" w:lastColumn="1" w:noHBand="0" w:noVBand="0"/>
                    </w:tblPr>
                    <w:tblGrid>
                      <w:gridCol w:w="2088"/>
                    </w:tblGrid>
                    <w:tr w:rsidR="007548CE" w:rsidRPr="006E4453" w14:paraId="477BA132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31A2A408" w14:textId="77777777" w:rsidR="007548CE" w:rsidRPr="006E4453" w:rsidRDefault="007548CE">
                          <w:pPr>
                            <w:pStyle w:val="opmReferentie"/>
                            <w:rPr>
                              <w:vanish/>
                            </w:rPr>
                          </w:pPr>
                          <w:bookmarkStart w:id="61" w:name="Referentie1"/>
                          <w:bookmarkEnd w:id="61"/>
                        </w:p>
                      </w:tc>
                    </w:tr>
                    <w:tr w:rsidR="007548CE" w:rsidRPr="006E4453" w14:paraId="7ABA412E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6CE3D048" w14:textId="77777777" w:rsidR="007548CE" w:rsidRPr="006E4453" w:rsidRDefault="007548CE">
                          <w:pPr>
                            <w:pStyle w:val="opmInvulgegeven"/>
                            <w:rPr>
                              <w:vanish/>
                            </w:rPr>
                          </w:pPr>
                          <w:bookmarkStart w:id="62" w:name="Invulgegeven1"/>
                          <w:bookmarkEnd w:id="62"/>
                        </w:p>
                      </w:tc>
                    </w:tr>
                    <w:tr w:rsidR="007548CE" w:rsidRPr="006E4453" w14:paraId="41174FCB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5663789F" w14:textId="77777777" w:rsidR="007548CE" w:rsidRPr="006E4453" w:rsidRDefault="007548CE">
                          <w:pPr>
                            <w:pStyle w:val="opmReferentie"/>
                            <w:rPr>
                              <w:vanish/>
                            </w:rPr>
                          </w:pPr>
                          <w:bookmarkStart w:id="63" w:name="Referentie2"/>
                          <w:bookmarkEnd w:id="63"/>
                        </w:p>
                      </w:tc>
                    </w:tr>
                    <w:tr w:rsidR="007548CE" w:rsidRPr="006E4453" w14:paraId="24CB25EC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365CE508" w14:textId="77777777" w:rsidR="007548CE" w:rsidRPr="006E4453" w:rsidRDefault="007548CE">
                          <w:pPr>
                            <w:pStyle w:val="opmInvulgegeven"/>
                            <w:rPr>
                              <w:vanish/>
                            </w:rPr>
                          </w:pPr>
                          <w:bookmarkStart w:id="64" w:name="Invulgegeven2"/>
                          <w:bookmarkEnd w:id="64"/>
                        </w:p>
                      </w:tc>
                    </w:tr>
                    <w:tr w:rsidR="007548CE" w14:paraId="1707819C" w14:textId="77777777">
                      <w:tc>
                        <w:tcPr>
                          <w:tcW w:w="2088" w:type="dxa"/>
                        </w:tcPr>
                        <w:p w14:paraId="207A8330" w14:textId="77777777" w:rsidR="007548CE" w:rsidRDefault="007548CE">
                          <w:pPr>
                            <w:pStyle w:val="opmReferentie"/>
                          </w:pPr>
                          <w:bookmarkStart w:id="65" w:name="Referentie3"/>
                          <w:bookmarkEnd w:id="65"/>
                        </w:p>
                      </w:tc>
                    </w:tr>
                    <w:tr w:rsidR="007548CE" w14:paraId="33AE094B" w14:textId="77777777">
                      <w:tc>
                        <w:tcPr>
                          <w:tcW w:w="2088" w:type="dxa"/>
                        </w:tcPr>
                        <w:p w14:paraId="160407DB" w14:textId="77777777" w:rsidR="007548CE" w:rsidRDefault="007548CE">
                          <w:pPr>
                            <w:pStyle w:val="opmInvulgegeven"/>
                          </w:pPr>
                          <w:bookmarkStart w:id="66" w:name="Invulgegeven3"/>
                          <w:bookmarkEnd w:id="66"/>
                        </w:p>
                      </w:tc>
                    </w:tr>
                    <w:tr w:rsidR="007548CE" w14:paraId="4A4B8EC8" w14:textId="77777777">
                      <w:tc>
                        <w:tcPr>
                          <w:tcW w:w="2088" w:type="dxa"/>
                        </w:tcPr>
                        <w:p w14:paraId="36A74695" w14:textId="77777777" w:rsidR="007548CE" w:rsidRDefault="007548CE">
                          <w:pPr>
                            <w:pStyle w:val="opmReferentie"/>
                          </w:pPr>
                          <w:bookmarkStart w:id="67" w:name="Referentie4"/>
                          <w:bookmarkEnd w:id="67"/>
                        </w:p>
                      </w:tc>
                    </w:tr>
                    <w:tr w:rsidR="007548CE" w14:paraId="62F74DD6" w14:textId="77777777">
                      <w:tc>
                        <w:tcPr>
                          <w:tcW w:w="2088" w:type="dxa"/>
                        </w:tcPr>
                        <w:p w14:paraId="4FB16187" w14:textId="77777777" w:rsidR="007548CE" w:rsidRDefault="007548CE">
                          <w:pPr>
                            <w:pStyle w:val="opmInvulgegeven"/>
                          </w:pPr>
                          <w:bookmarkStart w:id="68" w:name="Invulgegeven4"/>
                          <w:bookmarkEnd w:id="68"/>
                        </w:p>
                      </w:tc>
                    </w:tr>
                  </w:tbl>
                  <w:p w14:paraId="4471E3C2" w14:textId="77777777" w:rsidR="007548CE" w:rsidRDefault="007548CE">
                    <w:pPr>
                      <w:rPr>
                        <w:sz w:val="9"/>
                      </w:rPr>
                    </w:pPr>
                  </w:p>
                  <w:p w14:paraId="603B5B39" w14:textId="77777777" w:rsidR="007548CE" w:rsidRDefault="007548CE"/>
                </w:txbxContent>
              </v:textbox>
            </v:rect>
          </w:pict>
        </mc:Fallback>
      </mc:AlternateContent>
    </w:r>
    <w:r>
      <w:rPr>
        <w:noProof/>
        <w:lang w:val="nl-NL"/>
      </w:rPr>
      <w:drawing>
        <wp:anchor distT="0" distB="0" distL="114300" distR="114300" simplePos="0" relativeHeight="251654656" behindDoc="1" locked="0" layoutInCell="1" allowOverlap="1" wp14:anchorId="5E639EC7" wp14:editId="2ECF28C3">
          <wp:simplePos x="0" y="0"/>
          <wp:positionH relativeFrom="column">
            <wp:posOffset>2552700</wp:posOffset>
          </wp:positionH>
          <wp:positionV relativeFrom="paragraph">
            <wp:posOffset>-508000</wp:posOffset>
          </wp:positionV>
          <wp:extent cx="466725" cy="1590675"/>
          <wp:effectExtent l="19050" t="0" r="9525" b="0"/>
          <wp:wrapNone/>
          <wp:docPr id="13" name="Afbeelding 13" descr="Rijks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Rijkslogo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" cy="1590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6F9C6ECD" w14:textId="77777777" w:rsidR="007548CE" w:rsidRDefault="007548CE">
    <w:pPr>
      <w:pStyle w:val="opmKoptekst"/>
    </w:pPr>
  </w:p>
  <w:p w14:paraId="5F53AED3" w14:textId="77777777" w:rsidR="007548CE" w:rsidRDefault="007548CE">
    <w:pPr>
      <w:pStyle w:val="opmKoptekst"/>
    </w:pPr>
    <w:r>
      <w:rPr>
        <w:noProof/>
        <w:lang w:val="nl-NL"/>
      </w:rPr>
      <w:drawing>
        <wp:anchor distT="0" distB="0" distL="114300" distR="114300" simplePos="0" relativeHeight="251658752" behindDoc="1" locked="0" layoutInCell="1" allowOverlap="1" wp14:anchorId="5C5B8CF7" wp14:editId="3F3BCE8D">
          <wp:simplePos x="0" y="0"/>
          <wp:positionH relativeFrom="column">
            <wp:posOffset>3068320</wp:posOffset>
          </wp:positionH>
          <wp:positionV relativeFrom="paragraph">
            <wp:posOffset>81280</wp:posOffset>
          </wp:positionV>
          <wp:extent cx="1885950" cy="533400"/>
          <wp:effectExtent l="19050" t="0" r="0" b="0"/>
          <wp:wrapNone/>
          <wp:docPr id="3" name="Picture 0" descr="LOGO_RG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LOGO_RGD"/>
                  <pic:cNvPicPr>
                    <a:picLocks noChangeAspect="1" noChangeArrowheads="1"/>
                  </pic:cNvPicPr>
                </pic:nvPicPr>
                <pic:blipFill>
                  <a:blip r:embed="rId5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5950" cy="533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2866B456" w14:textId="77777777" w:rsidR="007548CE" w:rsidRDefault="007548CE">
    <w:pPr>
      <w:pStyle w:val="opmKoptekst"/>
    </w:pPr>
  </w:p>
  <w:p w14:paraId="07211F5D" w14:textId="77777777" w:rsidR="007548CE" w:rsidRDefault="007548CE">
    <w:pPr>
      <w:pStyle w:val="opmKoptekst"/>
    </w:pPr>
  </w:p>
  <w:p w14:paraId="1CBCD747" w14:textId="77777777" w:rsidR="007548CE" w:rsidRDefault="007548CE">
    <w:pPr>
      <w:pStyle w:val="opmKoptekst"/>
    </w:pPr>
  </w:p>
  <w:p w14:paraId="139B83E1" w14:textId="77777777" w:rsidR="007548CE" w:rsidRDefault="007548CE">
    <w:pPr>
      <w:pStyle w:val="opmKoptekst"/>
      <w:rPr>
        <w:sz w:val="20"/>
      </w:rPr>
    </w:pPr>
  </w:p>
  <w:p w14:paraId="501F1459" w14:textId="77777777" w:rsidR="0017502D" w:rsidRDefault="0017502D" w:rsidP="00577DFF">
    <w:pPr>
      <w:autoSpaceDE w:val="0"/>
      <w:autoSpaceDN w:val="0"/>
      <w:adjustRightInd w:val="0"/>
      <w:rPr>
        <w:b/>
        <w:sz w:val="24"/>
      </w:rPr>
    </w:pPr>
  </w:p>
  <w:p w14:paraId="535C6A5B" w14:textId="77777777" w:rsidR="0017502D" w:rsidRDefault="0017502D" w:rsidP="00577DFF">
    <w:pPr>
      <w:autoSpaceDE w:val="0"/>
      <w:autoSpaceDN w:val="0"/>
      <w:adjustRightInd w:val="0"/>
      <w:rPr>
        <w:b/>
        <w:sz w:val="24"/>
      </w:rPr>
    </w:pPr>
  </w:p>
  <w:p w14:paraId="1B68FE9A" w14:textId="784FAAF0" w:rsidR="007548CE" w:rsidRPr="0017502D" w:rsidRDefault="007548CE" w:rsidP="00577DFF">
    <w:pPr>
      <w:autoSpaceDE w:val="0"/>
      <w:autoSpaceDN w:val="0"/>
      <w:adjustRightInd w:val="0"/>
      <w:rPr>
        <w:b/>
        <w:sz w:val="24"/>
      </w:rPr>
    </w:pPr>
    <w:r w:rsidRPr="0017502D">
      <w:rPr>
        <w:b/>
        <w:sz w:val="24"/>
      </w:rPr>
      <w:t>Bijlage 0</w:t>
    </w:r>
    <w:r w:rsidR="008156B4">
      <w:rPr>
        <w:b/>
        <w:sz w:val="24"/>
      </w:rPr>
      <w:t>4</w:t>
    </w:r>
    <w:r w:rsidRPr="0017502D">
      <w:rPr>
        <w:b/>
        <w:sz w:val="24"/>
      </w:rPr>
      <w:t xml:space="preserve"> </w:t>
    </w:r>
    <w:r w:rsidR="0017502D" w:rsidRPr="0017502D">
      <w:rPr>
        <w:b/>
        <w:sz w:val="24"/>
      </w:rPr>
      <w:t xml:space="preserve">Proces </w:t>
    </w:r>
    <w:r w:rsidR="00475F6A">
      <w:rPr>
        <w:b/>
        <w:sz w:val="24"/>
      </w:rPr>
      <w:t>V</w:t>
    </w:r>
    <w:r w:rsidR="0017502D" w:rsidRPr="0017502D">
      <w:rPr>
        <w:b/>
        <w:sz w:val="24"/>
      </w:rPr>
      <w:t xml:space="preserve">erbaal van </w:t>
    </w:r>
    <w:r w:rsidR="00475F6A">
      <w:rPr>
        <w:b/>
        <w:sz w:val="24"/>
      </w:rPr>
      <w:t>O</w:t>
    </w:r>
    <w:r w:rsidR="0017502D" w:rsidRPr="0017502D">
      <w:rPr>
        <w:b/>
        <w:sz w:val="24"/>
      </w:rPr>
      <w:t>pneming</w:t>
    </w:r>
  </w:p>
  <w:tbl>
    <w:tblPr>
      <w:tblW w:w="0" w:type="auto"/>
      <w:tblInd w:w="28" w:type="dxa"/>
      <w:tblLook w:val="01E0" w:firstRow="1" w:lastRow="1" w:firstColumn="1" w:lastColumn="1" w:noHBand="0" w:noVBand="0"/>
    </w:tblPr>
    <w:tblGrid>
      <w:gridCol w:w="7483"/>
    </w:tblGrid>
    <w:tr w:rsidR="007548CE" w14:paraId="38BEA548" w14:textId="77777777">
      <w:trPr>
        <w:cantSplit/>
      </w:trPr>
      <w:tc>
        <w:tcPr>
          <w:tcW w:w="7616" w:type="dxa"/>
        </w:tcPr>
        <w:p w14:paraId="25FC0FBF" w14:textId="77777777" w:rsidR="0017502D" w:rsidRPr="007E3C8F" w:rsidRDefault="0017502D" w:rsidP="0017502D">
          <w:r>
            <w:t xml:space="preserve">Storingen </w:t>
          </w:r>
          <w:r w:rsidR="00010F98">
            <w:t xml:space="preserve">en Bijkomende werkzaamheden </w:t>
          </w:r>
          <w:r w:rsidR="00010F98">
            <w:br/>
          </w:r>
          <w:r>
            <w:t>met opdr</w:t>
          </w:r>
          <w:r w:rsidR="00010F98">
            <w:t>achtwaarde &gt; € 15.000,= ex BTW.</w:t>
          </w:r>
        </w:p>
        <w:p w14:paraId="51F4D5E5" w14:textId="77777777" w:rsidR="007548CE" w:rsidRPr="008610E9" w:rsidRDefault="007548CE">
          <w:pPr>
            <w:spacing w:before="60" w:line="240" w:lineRule="auto"/>
            <w:ind w:left="-28"/>
            <w:rPr>
              <w:sz w:val="13"/>
              <w:szCs w:val="18"/>
            </w:rPr>
          </w:pPr>
        </w:p>
      </w:tc>
    </w:tr>
    <w:tr w:rsidR="007548CE" w14:paraId="5D7BCC4F" w14:textId="77777777">
      <w:trPr>
        <w:cantSplit/>
      </w:trPr>
      <w:tc>
        <w:tcPr>
          <w:tcW w:w="7616" w:type="dxa"/>
        </w:tcPr>
        <w:p w14:paraId="04D79500" w14:textId="77777777" w:rsidR="007548CE" w:rsidRPr="008610E9" w:rsidRDefault="007548CE">
          <w:pPr>
            <w:spacing w:before="20" w:line="240" w:lineRule="auto"/>
            <w:ind w:left="-28"/>
            <w:rPr>
              <w:sz w:val="14"/>
              <w:szCs w:val="18"/>
            </w:rPr>
          </w:pPr>
        </w:p>
      </w:tc>
    </w:tr>
    <w:tr w:rsidR="007548CE" w14:paraId="1CF75C95" w14:textId="77777777">
      <w:trPr>
        <w:cantSplit/>
      </w:trPr>
      <w:tc>
        <w:tcPr>
          <w:tcW w:w="7616" w:type="dxa"/>
        </w:tcPr>
        <w:p w14:paraId="7159CC16" w14:textId="77777777" w:rsidR="007548CE" w:rsidRPr="008610E9" w:rsidRDefault="007548CE" w:rsidP="00475F6A">
          <w:pPr>
            <w:pStyle w:val="opmRubricering"/>
          </w:pPr>
          <w:bookmarkStart w:id="69" w:name="Rubricering_1"/>
          <w:bookmarkEnd w:id="69"/>
        </w:p>
      </w:tc>
    </w:tr>
    <w:tr w:rsidR="007548CE" w14:paraId="6A6AC525" w14:textId="77777777">
      <w:trPr>
        <w:trHeight w:val="589"/>
      </w:trPr>
      <w:tc>
        <w:tcPr>
          <w:tcW w:w="7616" w:type="dxa"/>
          <w:tcBorders>
            <w:bottom w:val="nil"/>
          </w:tcBorders>
        </w:tcPr>
        <w:p w14:paraId="58A78BE1" w14:textId="77777777" w:rsidR="007548CE" w:rsidRPr="008610E9" w:rsidRDefault="007548CE">
          <w:pPr>
            <w:rPr>
              <w:szCs w:val="18"/>
            </w:rPr>
          </w:pPr>
        </w:p>
        <w:p w14:paraId="2EAE2915" w14:textId="77777777" w:rsidR="007548CE" w:rsidRPr="008610E9" w:rsidRDefault="007548CE">
          <w:pPr>
            <w:rPr>
              <w:szCs w:val="18"/>
            </w:rPr>
          </w:pPr>
        </w:p>
      </w:tc>
    </w:tr>
  </w:tbl>
  <w:p w14:paraId="1D1A1754" w14:textId="77777777" w:rsidR="007548CE" w:rsidRDefault="007548C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AF4177"/>
    <w:multiLevelType w:val="hybridMultilevel"/>
    <w:tmpl w:val="E89C583E"/>
    <w:lvl w:ilvl="0" w:tplc="060682BE">
      <w:start w:val="1"/>
      <w:numFmt w:val="bullet"/>
      <w:pStyle w:val="opmBulli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124C4B"/>
    <w:multiLevelType w:val="hybridMultilevel"/>
    <w:tmpl w:val="99BA11B8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4E4B504">
      <w:start w:val="1"/>
      <w:numFmt w:val="bullet"/>
      <w:pStyle w:val="opmStreepj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0823E1"/>
    <w:multiLevelType w:val="hybridMultilevel"/>
    <w:tmpl w:val="68503DE2"/>
    <w:lvl w:ilvl="0" w:tplc="C1F6AE5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77133323">
    <w:abstractNumId w:val="2"/>
  </w:num>
  <w:num w:numId="2" w16cid:durableId="218254067">
    <w:abstractNumId w:val="0"/>
  </w:num>
  <w:num w:numId="3" w16cid:durableId="950362855">
    <w:abstractNumId w:val="1"/>
  </w:num>
  <w:num w:numId="4" w16cid:durableId="979925034">
    <w:abstractNumId w:val="0"/>
  </w:num>
  <w:num w:numId="5" w16cid:durableId="14878207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hideGrammaticalErrors/>
  <w:activeWritingStyle w:appName="MSWord" w:lang="nl-NL" w:vendorID="9" w:dllVersion="512" w:checkStyle="1"/>
  <w:proofState w:spelling="clean" w:grammar="clean"/>
  <w:attachedTemplate r:id="rId1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boRubricering" w:val=" "/>
    <w:docVar w:name="chkVanAfdeling" w:val="Onwaar"/>
    <w:docVar w:name="chkVanBezoekAdres" w:val="Onwaar"/>
    <w:docVar w:name="chkVanContactPersoon" w:val="Onwaar"/>
    <w:docVar w:name="chkVanDienst" w:val="Waar"/>
    <w:docVar w:name="chkVanDirectie" w:val="Waar"/>
    <w:docVar w:name="chkVanEmail" w:val="Onwaar"/>
    <w:docVar w:name="chkVanFax" w:val="Onwaar"/>
    <w:docVar w:name="chkVanGebouw" w:val="Onwaar"/>
    <w:docVar w:name="chkVanIPC" w:val="Onwaar"/>
    <w:docVar w:name="chkVanLand" w:val="Onwaar"/>
    <w:docVar w:name="chkVanMobiel" w:val="Onwaar"/>
    <w:docVar w:name="chkVanPostAdres" w:val="Waar"/>
    <w:docVar w:name="chkVanPostPcdWpl" w:val="Waar"/>
    <w:docVar w:name="chkVanTelefoon" w:val="Onwaar"/>
    <w:docVar w:name="chkWebSite" w:val="Onwaar"/>
    <w:docVar w:name="Huisstijl" w:val="5.2"/>
    <w:docVar w:name="Sjabloon" w:val="RHSBlancoFormatStaand"/>
    <w:docVar w:name="SjabloonVersie" w:val="5"/>
    <w:docVar w:name="txtBetreft" w:val=" "/>
    <w:docVar w:name="txtDatum" w:val=" "/>
    <w:docVar w:name="txtVanAfdeling" w:val="Afdeling Projecten"/>
    <w:docVar w:name="txtVanBezoekAdres" w:val="Stationsplein West 30    6811 KM  Arnhem"/>
    <w:docVar w:name="txtVanContactpersoon" w:val=" "/>
    <w:docVar w:name="txtVanDienst" w:val="Rijksvastgoedbedrijf"/>
    <w:docVar w:name="txtVanDirectie" w:val="Directie Transacties &amp; Projecten"/>
    <w:docVar w:name="txtVanEmail" w:val=" "/>
    <w:docVar w:name="txtVanFax" w:val=" "/>
    <w:docVar w:name="txtVanGebouw" w:val=" "/>
    <w:docVar w:name="txtVanIPC" w:val=" "/>
    <w:docVar w:name="txtVanLand" w:val="N"/>
    <w:docVar w:name="txtVanMobiel" w:val=" "/>
    <w:docVar w:name="txtVanPostAdres" w:val="Postbus 20952"/>
    <w:docVar w:name="txtVanPostPcdWpl" w:val="2500 EZ  Den Haag"/>
    <w:docVar w:name="txtVanTelefoon" w:val=" "/>
    <w:docVar w:name="txtWebSite" w:val="www.rijksvastgoedbedrijf.nl"/>
  </w:docVars>
  <w:rsids>
    <w:rsidRoot w:val="0037357E"/>
    <w:rsid w:val="00010F98"/>
    <w:rsid w:val="000137DD"/>
    <w:rsid w:val="00021AF2"/>
    <w:rsid w:val="00025622"/>
    <w:rsid w:val="000D2CEC"/>
    <w:rsid w:val="000E6091"/>
    <w:rsid w:val="000F734A"/>
    <w:rsid w:val="00107922"/>
    <w:rsid w:val="0017502D"/>
    <w:rsid w:val="00197CC6"/>
    <w:rsid w:val="001B0926"/>
    <w:rsid w:val="001E2C5B"/>
    <w:rsid w:val="001E2E78"/>
    <w:rsid w:val="002256B8"/>
    <w:rsid w:val="002576B0"/>
    <w:rsid w:val="002766F7"/>
    <w:rsid w:val="002A0E8D"/>
    <w:rsid w:val="002B09EC"/>
    <w:rsid w:val="003211F5"/>
    <w:rsid w:val="00321E0B"/>
    <w:rsid w:val="00323692"/>
    <w:rsid w:val="0032610F"/>
    <w:rsid w:val="0037357E"/>
    <w:rsid w:val="00373C47"/>
    <w:rsid w:val="003B111A"/>
    <w:rsid w:val="003E354C"/>
    <w:rsid w:val="00453156"/>
    <w:rsid w:val="0046630A"/>
    <w:rsid w:val="00471418"/>
    <w:rsid w:val="00475F6A"/>
    <w:rsid w:val="004A431C"/>
    <w:rsid w:val="004B2EC8"/>
    <w:rsid w:val="004D692A"/>
    <w:rsid w:val="004D7E43"/>
    <w:rsid w:val="00511EA7"/>
    <w:rsid w:val="0051279A"/>
    <w:rsid w:val="0054744A"/>
    <w:rsid w:val="00566428"/>
    <w:rsid w:val="00577DFF"/>
    <w:rsid w:val="0059760A"/>
    <w:rsid w:val="005D0559"/>
    <w:rsid w:val="005E5E55"/>
    <w:rsid w:val="00607296"/>
    <w:rsid w:val="006740A1"/>
    <w:rsid w:val="00674C80"/>
    <w:rsid w:val="006E4453"/>
    <w:rsid w:val="006F3637"/>
    <w:rsid w:val="00723134"/>
    <w:rsid w:val="007548CE"/>
    <w:rsid w:val="00755419"/>
    <w:rsid w:val="007629F3"/>
    <w:rsid w:val="007A0AD9"/>
    <w:rsid w:val="007E3C8F"/>
    <w:rsid w:val="007E638E"/>
    <w:rsid w:val="007F75A4"/>
    <w:rsid w:val="008156B4"/>
    <w:rsid w:val="008208C4"/>
    <w:rsid w:val="00827E8E"/>
    <w:rsid w:val="008610E9"/>
    <w:rsid w:val="0086482C"/>
    <w:rsid w:val="00881ABF"/>
    <w:rsid w:val="00883512"/>
    <w:rsid w:val="008C4637"/>
    <w:rsid w:val="008D4AAF"/>
    <w:rsid w:val="008D7039"/>
    <w:rsid w:val="008E5637"/>
    <w:rsid w:val="008F4262"/>
    <w:rsid w:val="00935F67"/>
    <w:rsid w:val="00937488"/>
    <w:rsid w:val="009570C2"/>
    <w:rsid w:val="00962E30"/>
    <w:rsid w:val="009B6679"/>
    <w:rsid w:val="009C7843"/>
    <w:rsid w:val="009E7014"/>
    <w:rsid w:val="009E7989"/>
    <w:rsid w:val="00A05687"/>
    <w:rsid w:val="00AA1FC0"/>
    <w:rsid w:val="00AA39E3"/>
    <w:rsid w:val="00AF3CE8"/>
    <w:rsid w:val="00B533C4"/>
    <w:rsid w:val="00B73F17"/>
    <w:rsid w:val="00BD2C3F"/>
    <w:rsid w:val="00C50862"/>
    <w:rsid w:val="00C7182E"/>
    <w:rsid w:val="00C77E23"/>
    <w:rsid w:val="00C87537"/>
    <w:rsid w:val="00CA5CBA"/>
    <w:rsid w:val="00CB2113"/>
    <w:rsid w:val="00CC6C52"/>
    <w:rsid w:val="00CE4C0F"/>
    <w:rsid w:val="00CE54AB"/>
    <w:rsid w:val="00D4515C"/>
    <w:rsid w:val="00DB1F9E"/>
    <w:rsid w:val="00DC2151"/>
    <w:rsid w:val="00DD0369"/>
    <w:rsid w:val="00E0024E"/>
    <w:rsid w:val="00E074CF"/>
    <w:rsid w:val="00E57803"/>
    <w:rsid w:val="00ED54C1"/>
    <w:rsid w:val="00EE2839"/>
    <w:rsid w:val="00F5516D"/>
    <w:rsid w:val="323BE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8B1EF9"/>
  <w15:docId w15:val="{1F8BA31A-E317-4340-8DEB-FA8950320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D0369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autoRedefine/>
    <w:qFormat/>
    <w:rsid w:val="00DD0369"/>
    <w:pPr>
      <w:keepNext/>
      <w:outlineLvl w:val="0"/>
    </w:pPr>
    <w:rPr>
      <w:b/>
      <w:iCs/>
      <w:sz w:val="32"/>
      <w:szCs w:val="18"/>
    </w:rPr>
  </w:style>
  <w:style w:type="paragraph" w:styleId="Kop2">
    <w:name w:val="heading 2"/>
    <w:basedOn w:val="Standaard"/>
    <w:next w:val="Standaard"/>
    <w:autoRedefine/>
    <w:qFormat/>
    <w:rsid w:val="0037357E"/>
    <w:pPr>
      <w:keepNext/>
      <w:outlineLvl w:val="1"/>
    </w:pPr>
    <w:rPr>
      <w:b/>
      <w:bCs/>
      <w:sz w:val="17"/>
    </w:rPr>
  </w:style>
  <w:style w:type="paragraph" w:styleId="Kop3">
    <w:name w:val="heading 3"/>
    <w:basedOn w:val="Standaard"/>
    <w:next w:val="Standaard"/>
    <w:autoRedefine/>
    <w:qFormat/>
    <w:rsid w:val="0037357E"/>
    <w:pPr>
      <w:keepNext/>
      <w:outlineLvl w:val="2"/>
    </w:pPr>
    <w:rPr>
      <w:b/>
      <w:bCs/>
      <w:sz w:val="17"/>
      <w:szCs w:val="18"/>
    </w:rPr>
  </w:style>
  <w:style w:type="paragraph" w:styleId="Kop4">
    <w:name w:val="heading 4"/>
    <w:basedOn w:val="Standaard"/>
    <w:next w:val="Standaard"/>
    <w:qFormat/>
    <w:rsid w:val="0037357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Kop6">
    <w:name w:val="heading 6"/>
    <w:basedOn w:val="Standaard"/>
    <w:next w:val="Standaard"/>
    <w:qFormat/>
    <w:rsid w:val="0037357E"/>
    <w:pPr>
      <w:spacing w:before="240" w:after="60"/>
      <w:outlineLvl w:val="5"/>
    </w:pPr>
    <w:rPr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37357E"/>
    <w:pPr>
      <w:spacing w:before="240" w:after="60"/>
      <w:outlineLvl w:val="6"/>
    </w:pPr>
    <w:rPr>
      <w:sz w:val="24"/>
    </w:rPr>
  </w:style>
  <w:style w:type="paragraph" w:styleId="Kop8">
    <w:name w:val="heading 8"/>
    <w:basedOn w:val="Standaard"/>
    <w:next w:val="Standaard"/>
    <w:qFormat/>
    <w:rsid w:val="0037357E"/>
    <w:pPr>
      <w:spacing w:before="240" w:after="60"/>
      <w:outlineLvl w:val="7"/>
    </w:pPr>
    <w:rPr>
      <w:i/>
      <w:iCs/>
      <w:sz w:val="24"/>
    </w:rPr>
  </w:style>
  <w:style w:type="paragraph" w:styleId="Kop9">
    <w:name w:val="heading 9"/>
    <w:basedOn w:val="Standaard"/>
    <w:next w:val="Standaard"/>
    <w:qFormat/>
    <w:rsid w:val="0037357E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semiHidden/>
    <w:rsid w:val="0037357E"/>
    <w:pPr>
      <w:tabs>
        <w:tab w:val="center" w:pos="4536"/>
        <w:tab w:val="right" w:pos="9072"/>
      </w:tabs>
      <w:spacing w:line="240" w:lineRule="auto"/>
    </w:pPr>
  </w:style>
  <w:style w:type="paragraph" w:styleId="Voettekst">
    <w:name w:val="footer"/>
    <w:basedOn w:val="Standaard"/>
    <w:link w:val="VoettekstChar"/>
    <w:autoRedefine/>
    <w:uiPriority w:val="99"/>
    <w:rsid w:val="00475F6A"/>
    <w:pPr>
      <w:pBdr>
        <w:top w:val="thinThickSmallGap" w:sz="24" w:space="1" w:color="622423" w:themeColor="accent2" w:themeShade="7F"/>
      </w:pBdr>
      <w:tabs>
        <w:tab w:val="left" w:pos="7711"/>
      </w:tabs>
    </w:pPr>
    <w:rPr>
      <w:sz w:val="13"/>
    </w:rPr>
  </w:style>
  <w:style w:type="paragraph" w:customStyle="1" w:styleId="opmContactpersoon">
    <w:name w:val="opmContactpersoon"/>
    <w:basedOn w:val="Standaard"/>
    <w:autoRedefine/>
    <w:rsid w:val="0037357E"/>
    <w:pPr>
      <w:spacing w:before="30" w:line="240" w:lineRule="auto"/>
    </w:pPr>
    <w:rPr>
      <w:bCs/>
      <w:sz w:val="13"/>
      <w:szCs w:val="13"/>
    </w:rPr>
  </w:style>
  <w:style w:type="character" w:styleId="Paginanummer">
    <w:name w:val="page number"/>
    <w:basedOn w:val="Standaardalinea-lettertype"/>
    <w:semiHidden/>
    <w:rsid w:val="0037357E"/>
    <w:rPr>
      <w:rFonts w:ascii="Verdana" w:hAnsi="Verdana"/>
    </w:rPr>
  </w:style>
  <w:style w:type="paragraph" w:customStyle="1" w:styleId="opmReferentie">
    <w:name w:val="opmReferentie"/>
    <w:basedOn w:val="Standaard"/>
    <w:autoRedefine/>
    <w:rsid w:val="0037357E"/>
    <w:pPr>
      <w:spacing w:before="140" w:line="240" w:lineRule="auto"/>
    </w:pPr>
    <w:rPr>
      <w:b/>
      <w:bCs/>
      <w:sz w:val="13"/>
    </w:rPr>
  </w:style>
  <w:style w:type="paragraph" w:customStyle="1" w:styleId="opmInvulgegeven">
    <w:name w:val="opmInvulgegeven"/>
    <w:basedOn w:val="Standaard"/>
    <w:autoRedefine/>
    <w:rsid w:val="0037357E"/>
    <w:pPr>
      <w:spacing w:line="180" w:lineRule="atLeast"/>
    </w:pPr>
    <w:rPr>
      <w:sz w:val="13"/>
      <w:szCs w:val="13"/>
    </w:rPr>
  </w:style>
  <w:style w:type="paragraph" w:customStyle="1" w:styleId="Adres">
    <w:name w:val="Adres"/>
    <w:basedOn w:val="Koptekst"/>
    <w:rsid w:val="0037357E"/>
    <w:pPr>
      <w:tabs>
        <w:tab w:val="clear" w:pos="4536"/>
        <w:tab w:val="clear" w:pos="9072"/>
      </w:tabs>
      <w:spacing w:before="20"/>
    </w:pPr>
    <w:rPr>
      <w:szCs w:val="18"/>
      <w:lang w:val="fr-FR"/>
    </w:rPr>
  </w:style>
  <w:style w:type="paragraph" w:customStyle="1" w:styleId="opmAfzender">
    <w:name w:val="opmAfzender"/>
    <w:basedOn w:val="opmContactpersoon"/>
    <w:autoRedefine/>
    <w:rsid w:val="0037357E"/>
  </w:style>
  <w:style w:type="paragraph" w:customStyle="1" w:styleId="opmAfzenderVet">
    <w:name w:val="opmAfzenderVet"/>
    <w:basedOn w:val="opmAfzender"/>
    <w:rsid w:val="0037357E"/>
    <w:rPr>
      <w:b/>
      <w:bCs w:val="0"/>
    </w:rPr>
  </w:style>
  <w:style w:type="paragraph" w:customStyle="1" w:styleId="opmRubricering">
    <w:name w:val="opmRubricering"/>
    <w:basedOn w:val="Voettekst"/>
    <w:autoRedefine/>
    <w:rsid w:val="0037357E"/>
    <w:pPr>
      <w:tabs>
        <w:tab w:val="clear" w:pos="7711"/>
      </w:tabs>
    </w:pPr>
    <w:rPr>
      <w:b/>
      <w:caps/>
    </w:rPr>
  </w:style>
  <w:style w:type="paragraph" w:customStyle="1" w:styleId="opmBullit">
    <w:name w:val="opmBullit"/>
    <w:basedOn w:val="Standaard"/>
    <w:autoRedefine/>
    <w:rsid w:val="0037357E"/>
    <w:pPr>
      <w:numPr>
        <w:numId w:val="4"/>
      </w:numPr>
      <w:tabs>
        <w:tab w:val="clear" w:pos="360"/>
        <w:tab w:val="left" w:pos="227"/>
      </w:tabs>
      <w:ind w:left="227" w:hanging="227"/>
    </w:pPr>
  </w:style>
  <w:style w:type="paragraph" w:customStyle="1" w:styleId="opmStreepje">
    <w:name w:val="opmStreepje"/>
    <w:basedOn w:val="opmBullit"/>
    <w:autoRedefine/>
    <w:rsid w:val="0037357E"/>
    <w:pPr>
      <w:numPr>
        <w:ilvl w:val="1"/>
        <w:numId w:val="5"/>
      </w:numPr>
      <w:tabs>
        <w:tab w:val="clear" w:pos="227"/>
        <w:tab w:val="clear" w:pos="1440"/>
        <w:tab w:val="left" w:pos="454"/>
      </w:tabs>
      <w:ind w:left="454" w:hanging="227"/>
    </w:pPr>
  </w:style>
  <w:style w:type="character" w:styleId="HTMLCode">
    <w:name w:val="HTML Code"/>
    <w:basedOn w:val="Standaardalinea-lettertype"/>
    <w:semiHidden/>
    <w:rsid w:val="0037357E"/>
    <w:rPr>
      <w:rFonts w:ascii="Courier New" w:hAnsi="Courier New"/>
      <w:sz w:val="20"/>
      <w:szCs w:val="20"/>
    </w:rPr>
  </w:style>
  <w:style w:type="character" w:styleId="Hyperlink">
    <w:name w:val="Hyperlink"/>
    <w:basedOn w:val="Standaardalinea-lettertype"/>
    <w:semiHidden/>
    <w:rsid w:val="0037357E"/>
    <w:rPr>
      <w:rFonts w:ascii="Verdana" w:hAnsi="Verdana"/>
      <w:color w:val="0000FF"/>
      <w:u w:val="single"/>
    </w:rPr>
  </w:style>
  <w:style w:type="paragraph" w:styleId="Index1">
    <w:name w:val="index 1"/>
    <w:basedOn w:val="Standaard"/>
    <w:next w:val="Standaard"/>
    <w:autoRedefine/>
    <w:semiHidden/>
    <w:rsid w:val="0037357E"/>
    <w:pPr>
      <w:ind w:left="180" w:hanging="180"/>
    </w:pPr>
  </w:style>
  <w:style w:type="paragraph" w:styleId="Indexkop">
    <w:name w:val="index heading"/>
    <w:basedOn w:val="Standaard"/>
    <w:next w:val="Index1"/>
    <w:semiHidden/>
    <w:rsid w:val="0037357E"/>
    <w:rPr>
      <w:rFonts w:cs="Arial"/>
      <w:b/>
      <w:bCs/>
    </w:rPr>
  </w:style>
  <w:style w:type="paragraph" w:styleId="Kopbronvermelding">
    <w:name w:val="toa heading"/>
    <w:basedOn w:val="Standaard"/>
    <w:next w:val="Standaard"/>
    <w:semiHidden/>
    <w:rsid w:val="0037357E"/>
    <w:pPr>
      <w:spacing w:before="120"/>
    </w:pPr>
    <w:rPr>
      <w:rFonts w:cs="Arial"/>
      <w:b/>
      <w:bCs/>
      <w:sz w:val="24"/>
    </w:rPr>
  </w:style>
  <w:style w:type="character" w:styleId="Nadruk">
    <w:name w:val="Emphasis"/>
    <w:basedOn w:val="Standaardalinea-lettertype"/>
    <w:qFormat/>
    <w:rsid w:val="0037357E"/>
    <w:rPr>
      <w:rFonts w:ascii="Verdana" w:hAnsi="Verdana"/>
      <w:iCs/>
    </w:rPr>
  </w:style>
  <w:style w:type="paragraph" w:styleId="Normaalweb">
    <w:name w:val="Normal (Web)"/>
    <w:basedOn w:val="Standaard"/>
    <w:semiHidden/>
    <w:rsid w:val="0037357E"/>
    <w:rPr>
      <w:sz w:val="24"/>
    </w:rPr>
  </w:style>
  <w:style w:type="paragraph" w:customStyle="1" w:styleId="opmEmbargo">
    <w:name w:val="opmEmbargo"/>
    <w:basedOn w:val="opmRubricering"/>
    <w:rsid w:val="0037357E"/>
    <w:pPr>
      <w:ind w:left="-28"/>
    </w:pPr>
  </w:style>
  <w:style w:type="paragraph" w:customStyle="1" w:styleId="opmInvulgegevenKop">
    <w:name w:val="opmInvulgegevenKop"/>
    <w:basedOn w:val="Standaard"/>
    <w:autoRedefine/>
    <w:rsid w:val="0037357E"/>
    <w:pPr>
      <w:spacing w:after="40" w:line="240" w:lineRule="auto"/>
      <w:ind w:left="-113"/>
    </w:pPr>
    <w:rPr>
      <w:sz w:val="13"/>
    </w:rPr>
  </w:style>
  <w:style w:type="paragraph" w:customStyle="1" w:styleId="opmKoptekst">
    <w:name w:val="opmKoptekst"/>
    <w:basedOn w:val="Standaard"/>
    <w:rsid w:val="0037357E"/>
    <w:pPr>
      <w:spacing w:line="240" w:lineRule="auto"/>
    </w:pPr>
    <w:rPr>
      <w:lang w:val="fr-FR"/>
    </w:rPr>
  </w:style>
  <w:style w:type="paragraph" w:customStyle="1" w:styleId="opmReferentieKop">
    <w:name w:val="opmReferentieKop"/>
    <w:basedOn w:val="Standaard"/>
    <w:autoRedefine/>
    <w:rsid w:val="0037357E"/>
    <w:pPr>
      <w:spacing w:after="20" w:line="240" w:lineRule="auto"/>
      <w:ind w:left="-113"/>
    </w:pPr>
    <w:rPr>
      <w:sz w:val="13"/>
    </w:rPr>
  </w:style>
  <w:style w:type="paragraph" w:customStyle="1" w:styleId="opmToelichting">
    <w:name w:val="opmToelichting"/>
    <w:basedOn w:val="Standaard"/>
    <w:autoRedefine/>
    <w:rsid w:val="0037357E"/>
    <w:pPr>
      <w:spacing w:line="180" w:lineRule="atLeast"/>
    </w:pPr>
    <w:rPr>
      <w:i/>
      <w:iCs/>
      <w:sz w:val="13"/>
    </w:rPr>
  </w:style>
  <w:style w:type="paragraph" w:customStyle="1" w:styleId="opmWit1">
    <w:name w:val="opmWit1"/>
    <w:basedOn w:val="Standaard"/>
    <w:autoRedefine/>
    <w:rsid w:val="0037357E"/>
    <w:pPr>
      <w:spacing w:line="240" w:lineRule="auto"/>
    </w:pPr>
    <w:rPr>
      <w:sz w:val="8"/>
    </w:rPr>
  </w:style>
  <w:style w:type="paragraph" w:styleId="Plattetekst">
    <w:name w:val="Body Text"/>
    <w:basedOn w:val="Standaard"/>
    <w:semiHidden/>
    <w:rsid w:val="0037357E"/>
    <w:pPr>
      <w:spacing w:line="240" w:lineRule="auto"/>
    </w:pPr>
    <w:rPr>
      <w:i/>
      <w:iCs/>
      <w:sz w:val="13"/>
    </w:rPr>
  </w:style>
  <w:style w:type="character" w:styleId="Regelnummer">
    <w:name w:val="line number"/>
    <w:basedOn w:val="Standaardalinea-lettertype"/>
    <w:semiHidden/>
    <w:rsid w:val="0037357E"/>
    <w:rPr>
      <w:rFonts w:ascii="Verdana" w:hAnsi="Verdana"/>
    </w:rPr>
  </w:style>
  <w:style w:type="paragraph" w:styleId="Ondertitel">
    <w:name w:val="Subtitle"/>
    <w:basedOn w:val="Standaard"/>
    <w:autoRedefine/>
    <w:qFormat/>
    <w:rsid w:val="0037357E"/>
    <w:pPr>
      <w:spacing w:line="320" w:lineRule="atLeast"/>
      <w:outlineLvl w:val="1"/>
    </w:pPr>
    <w:rPr>
      <w:rFonts w:cs="Arial"/>
      <w:sz w:val="24"/>
    </w:rPr>
  </w:style>
  <w:style w:type="paragraph" w:styleId="Titel">
    <w:name w:val="Title"/>
    <w:basedOn w:val="Standaard"/>
    <w:autoRedefine/>
    <w:qFormat/>
    <w:rsid w:val="0037357E"/>
    <w:pPr>
      <w:spacing w:line="320" w:lineRule="atLeast"/>
      <w:outlineLvl w:val="0"/>
    </w:pPr>
    <w:rPr>
      <w:rFonts w:cs="Arial"/>
      <w:b/>
      <w:bCs/>
      <w:kern w:val="28"/>
      <w:sz w:val="24"/>
      <w:szCs w:val="32"/>
    </w:rPr>
  </w:style>
  <w:style w:type="character" w:styleId="Verwijzingopmerking">
    <w:name w:val="annotation reference"/>
    <w:basedOn w:val="Standaardalinea-lettertype"/>
    <w:semiHidden/>
    <w:rsid w:val="0037357E"/>
    <w:rPr>
      <w:rFonts w:ascii="Verdana" w:hAnsi="Verdana"/>
      <w:sz w:val="16"/>
      <w:szCs w:val="16"/>
    </w:rPr>
  </w:style>
  <w:style w:type="character" w:styleId="Voetnootmarkering">
    <w:name w:val="footnote reference"/>
    <w:basedOn w:val="Standaardalinea-lettertype"/>
    <w:semiHidden/>
    <w:rsid w:val="0037357E"/>
    <w:rPr>
      <w:rFonts w:ascii="Verdana" w:hAnsi="Verdana"/>
      <w:vertAlign w:val="superscript"/>
    </w:rPr>
  </w:style>
  <w:style w:type="paragraph" w:styleId="Voetnoottekst">
    <w:name w:val="footnote text"/>
    <w:basedOn w:val="Standaard"/>
    <w:autoRedefine/>
    <w:semiHidden/>
    <w:rsid w:val="0037357E"/>
    <w:rPr>
      <w:sz w:val="13"/>
      <w:szCs w:val="20"/>
    </w:rPr>
  </w:style>
  <w:style w:type="character" w:styleId="Zwaar">
    <w:name w:val="Strong"/>
    <w:basedOn w:val="Standaardalinea-lettertype"/>
    <w:qFormat/>
    <w:rsid w:val="0037357E"/>
    <w:rPr>
      <w:rFonts w:ascii="Verdana" w:hAnsi="Verdana"/>
      <w:b/>
      <w:bCs/>
    </w:rPr>
  </w:style>
  <w:style w:type="paragraph" w:styleId="Lijstalinea">
    <w:name w:val="List Paragraph"/>
    <w:basedOn w:val="Standaard"/>
    <w:uiPriority w:val="34"/>
    <w:qFormat/>
    <w:rsid w:val="007E3C8F"/>
    <w:pPr>
      <w:ind w:left="720"/>
      <w:contextualSpacing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755419"/>
    <w:rPr>
      <w:rFonts w:ascii="Verdana" w:hAnsi="Verdana"/>
      <w:sz w:val="18"/>
      <w:szCs w:val="24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5F6A"/>
    <w:rPr>
      <w:rFonts w:ascii="Verdana" w:hAnsi="Verdana"/>
      <w:sz w:val="13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2369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236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7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RGD\Modeldocumenten\RijksTemplates\RHSBlancoFormatStaand.dot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75E45AC7464649A7FCBE7520828807" ma:contentTypeVersion="2" ma:contentTypeDescription="Een nieuw document maken." ma:contentTypeScope="" ma:versionID="dc5f2249b5701d5ce565b57efcd51c3d">
  <xsd:schema xmlns:xsd="http://www.w3.org/2001/XMLSchema" xmlns:xs="http://www.w3.org/2001/XMLSchema" xmlns:p="http://schemas.microsoft.com/office/2006/metadata/properties" xmlns:ns2="d9a1c02f-0e72-4f1d-9708-c1b022700c69" targetNamespace="http://schemas.microsoft.com/office/2006/metadata/properties" ma:root="true" ma:fieldsID="3d8b5bddaafdf5c063189623bb1f70ab" ns2:_="">
    <xsd:import namespace="d9a1c02f-0e72-4f1d-9708-c1b022700c6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a1c02f-0e72-4f1d-9708-c1b022700c6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E4CCBA-82FA-46DE-820A-85B9258FBC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7B9E636-8C2D-4C84-A6C4-BA0EAEBE64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a1c02f-0e72-4f1d-9708-c1b022700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7D1C60-63AF-4A3E-BF54-164D971E37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B85EA6A-83E8-45C0-B9F1-B9BABDB6F6C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RHSBlancoFormatStaand</Template>
  <TotalTime>0</TotalTime>
  <Pages>1</Pages>
  <Words>178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Blanco formaat</vt:lpstr>
    </vt:vector>
  </TitlesOfParts>
  <Company>Ministerie VROM</Company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Blanco formaat</dc:title>
  <dc:creator>Roording</dc:creator>
  <dc:description>Het benaderen van de meta-informatie in de kop- en voettekst kan via de knop 'Naar invulscherm'. Deze knop is beschikbaar indien de modeldocumenten op juiste wijze zijn geïnstalleerd. Het rechtstreeks bewerken van de kop- en voettekst (via dubbelklik) kan verminking van het document tot gevolg hebben en dient daarom te worden voorkomen.  M.b.t. technische problemen kunt u contact opnemen met de Helpdesk (070-33) 92899.</dc:description>
  <cp:lastModifiedBy>Bulk, Andre van den</cp:lastModifiedBy>
  <cp:revision>2</cp:revision>
  <cp:lastPrinted>2012-11-16T08:19:00Z</cp:lastPrinted>
  <dcterms:created xsi:type="dcterms:W3CDTF">2024-12-12T12:39:00Z</dcterms:created>
  <dcterms:modified xsi:type="dcterms:W3CDTF">2024-12-12T12:39:00Z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jabloonDatum">
    <vt:lpwstr>25-07-2014</vt:lpwstr>
  </property>
  <property fmtid="{D5CDD505-2E9C-101B-9397-08002B2CF9AE}" pid="3" name="ContentTypeId">
    <vt:lpwstr>0x0101007575E45AC7464649A7FCBE7520828807</vt:lpwstr>
  </property>
</Properties>
</file>